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4C2860C4"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C0115A">
        <w:rPr>
          <w:lang w:val="en-US"/>
        </w:rPr>
        <w:t>b</w:t>
      </w:r>
      <w:r w:rsidR="00FA2E09">
        <w:rPr>
          <w:lang w:val="en-US"/>
        </w:rPr>
        <w:t>is</w:t>
      </w:r>
      <w:r w:rsidRPr="000404EF">
        <w:rPr>
          <w:lang w:val="en-US"/>
        </w:rPr>
        <w:tab/>
      </w:r>
      <w:proofErr w:type="spellStart"/>
      <w:r w:rsidRPr="001E2174">
        <w:rPr>
          <w:lang w:val="en-US"/>
        </w:rPr>
        <w:t>Tdoc</w:t>
      </w:r>
      <w:proofErr w:type="spellEnd"/>
      <w:r w:rsidRPr="001E2174">
        <w:rPr>
          <w:lang w:val="en-US"/>
        </w:rPr>
        <w:t xml:space="preserve"> </w:t>
      </w:r>
      <w:r w:rsidR="00E54D82" w:rsidRPr="001E2174">
        <w:rPr>
          <w:bCs/>
        </w:rPr>
        <w:t>R2-17</w:t>
      </w:r>
      <w:r w:rsidR="009065B4" w:rsidRPr="001E2174">
        <w:rPr>
          <w:bCs/>
        </w:rPr>
        <w:t>02865</w:t>
      </w:r>
    </w:p>
    <w:p w14:paraId="18631385" w14:textId="0B30503C" w:rsidR="00067548" w:rsidRDefault="00FA2E09" w:rsidP="00067548">
      <w:pPr>
        <w:pStyle w:val="3GPPHeader"/>
        <w:spacing w:after="60"/>
        <w:rPr>
          <w:b w:val="0"/>
          <w:noProof/>
        </w:rPr>
      </w:pPr>
      <w:r>
        <w:rPr>
          <w:lang w:val="en-US"/>
        </w:rPr>
        <w:t>Spokane</w:t>
      </w:r>
      <w:r w:rsidR="00067548" w:rsidRPr="00910EE8">
        <w:rPr>
          <w:lang w:val="en-US"/>
        </w:rPr>
        <w:t xml:space="preserve">, </w:t>
      </w:r>
      <w:r>
        <w:rPr>
          <w:lang w:val="en-US"/>
        </w:rPr>
        <w:t xml:space="preserve">USA, </w:t>
      </w:r>
      <w:r w:rsidR="007146AF">
        <w:rPr>
          <w:lang w:val="en-US"/>
        </w:rPr>
        <w:t>3</w:t>
      </w:r>
      <w:r w:rsidRPr="00FA2E09">
        <w:rPr>
          <w:vertAlign w:val="superscript"/>
          <w:lang w:val="en-US"/>
        </w:rPr>
        <w:t>rd</w:t>
      </w:r>
      <w:r>
        <w:rPr>
          <w:lang w:val="en-US"/>
        </w:rPr>
        <w:t xml:space="preserve"> –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Pr>
          <w:lang w:val="en-US"/>
        </w:rPr>
        <w:tab/>
      </w:r>
    </w:p>
    <w:p w14:paraId="2BF09981" w14:textId="77777777" w:rsidR="00E90E49" w:rsidRPr="00CE0424" w:rsidRDefault="00E90E49" w:rsidP="00357380">
      <w:pPr>
        <w:pStyle w:val="3GPPHeader"/>
      </w:pPr>
    </w:p>
    <w:p w14:paraId="483DA894" w14:textId="7EDF6A2B" w:rsidR="00E90E49" w:rsidRPr="001E2174" w:rsidRDefault="00E90E49" w:rsidP="00311702">
      <w:pPr>
        <w:pStyle w:val="3GPPHeader"/>
        <w:rPr>
          <w:sz w:val="22"/>
          <w:szCs w:val="22"/>
          <w:lang w:val="en-US"/>
        </w:rPr>
      </w:pPr>
      <w:r w:rsidRPr="001E2174">
        <w:rPr>
          <w:sz w:val="22"/>
          <w:szCs w:val="22"/>
          <w:lang w:val="en-US"/>
        </w:rPr>
        <w:t>Agenda Item:</w:t>
      </w:r>
      <w:r w:rsidRPr="001E2174">
        <w:rPr>
          <w:sz w:val="22"/>
          <w:szCs w:val="22"/>
          <w:lang w:val="en-US"/>
        </w:rPr>
        <w:tab/>
      </w:r>
      <w:r w:rsidR="009065B4" w:rsidRPr="001E2174">
        <w:rPr>
          <w:sz w:val="22"/>
          <w:szCs w:val="22"/>
          <w:lang w:val="en-US"/>
        </w:rPr>
        <w:t>10.4.1.6</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06EDA331" w:rsidR="00E90E49" w:rsidRPr="00CE0424" w:rsidRDefault="003D3C45" w:rsidP="00311702">
      <w:pPr>
        <w:pStyle w:val="3GPPHeader"/>
        <w:rPr>
          <w:sz w:val="22"/>
          <w:szCs w:val="22"/>
        </w:rPr>
      </w:pPr>
      <w:r>
        <w:rPr>
          <w:sz w:val="22"/>
          <w:szCs w:val="22"/>
        </w:rPr>
        <w:t>Title:</w:t>
      </w:r>
      <w:r w:rsidR="00E90E49" w:rsidRPr="00CE0424">
        <w:rPr>
          <w:sz w:val="22"/>
          <w:szCs w:val="22"/>
        </w:rPr>
        <w:tab/>
      </w:r>
      <w:r w:rsidR="00F142A1">
        <w:rPr>
          <w:sz w:val="22"/>
          <w:szCs w:val="22"/>
        </w:rPr>
        <w:t>Access Control</w:t>
      </w:r>
      <w:r w:rsidR="00AD48D5">
        <w:rPr>
          <w:sz w:val="22"/>
          <w:szCs w:val="22"/>
        </w:rPr>
        <w:t xml:space="preserve"> for 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7777777" w:rsidR="00E90E49" w:rsidRPr="00CE0424" w:rsidRDefault="00E90E49" w:rsidP="00CE0424">
      <w:pPr>
        <w:pStyle w:val="Heading1"/>
      </w:pPr>
      <w:r w:rsidRPr="00CE0424">
        <w:t>Introduction</w:t>
      </w:r>
    </w:p>
    <w:p w14:paraId="0F59DA0C" w14:textId="2526DF2B" w:rsidR="00B85B10" w:rsidRDefault="00B85B10" w:rsidP="00F142A1">
      <w:r>
        <w:t xml:space="preserve">This contribution is an update of </w:t>
      </w:r>
      <w:r w:rsidRPr="00B85B10">
        <w:t>R2-1700911</w:t>
      </w:r>
      <w:r>
        <w:t>.</w:t>
      </w:r>
    </w:p>
    <w:p w14:paraId="016C4766" w14:textId="6DAC8AE8" w:rsidR="00F142A1" w:rsidRDefault="00F142A1" w:rsidP="00F142A1">
      <w:r>
        <w:t xml:space="preserve">In RAN2 NR Ad Hoc (Jan 2017), the following agreements were made: </w:t>
      </w:r>
    </w:p>
    <w:p w14:paraId="31FBC06A" w14:textId="77777777" w:rsidR="00F142A1" w:rsidRDefault="00F142A1" w:rsidP="00F142A1">
      <w:pPr>
        <w:pStyle w:val="Doc-text2"/>
      </w:pPr>
    </w:p>
    <w:p w14:paraId="22116A5E"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Agreements:</w:t>
      </w:r>
    </w:p>
    <w:p w14:paraId="112A5E8C"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1:</w:t>
      </w:r>
      <w:r>
        <w:tab/>
        <w:t xml:space="preserve">NR system should support overload/access control functionality of RACH </w:t>
      </w:r>
      <w:proofErr w:type="spellStart"/>
      <w:r>
        <w:t>backoff</w:t>
      </w:r>
      <w:proofErr w:type="spellEnd"/>
      <w:r>
        <w:t>, RRC Connection Reject, RRC Connection Release and UE based access barring mechanisms.</w:t>
      </w:r>
    </w:p>
    <w:p w14:paraId="2179DA25"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2:</w:t>
      </w:r>
      <w:r>
        <w:tab/>
        <w:t>RAN2 should aim to specify one unified access barring mechanism for NR that can address all the use cases and scenarios defined in LTE.</w:t>
      </w:r>
    </w:p>
    <w:p w14:paraId="5AB27EE4"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3:</w:t>
      </w:r>
      <w:r>
        <w:tab/>
        <w:t>The unified access barring mechanism needs to be forward compatible in order to cope with future use cases/scenarios.</w:t>
      </w:r>
    </w:p>
    <w:p w14:paraId="0CBAD0ED"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4:</w:t>
      </w:r>
      <w:r>
        <w:tab/>
        <w:t>RAN2 should aim to specify an access barring mechanism for NR that is applicable for all RRC states in NR (RRC_IDLE, RRC_CONNECTED and RRC_INACTIVE). [FFS whether it will be possible for the mechanism to be completely common between the states]</w:t>
      </w:r>
    </w:p>
    <w:p w14:paraId="75EDD907"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5</w:t>
      </w:r>
      <w:r>
        <w:tab/>
        <w:t>Study whether it is possible to specify the unified access barring mechanism fully inside the 3GPP WGs.</w:t>
      </w:r>
    </w:p>
    <w:p w14:paraId="40ABE5F1" w14:textId="77777777" w:rsidR="00F142A1" w:rsidRDefault="00F142A1" w:rsidP="00F142A1">
      <w:pPr>
        <w:pStyle w:val="Doc-text2"/>
      </w:pPr>
    </w:p>
    <w:p w14:paraId="18425EEC" w14:textId="77777777" w:rsidR="00C0115A" w:rsidRDefault="00C0115A" w:rsidP="00F142A1">
      <w:pPr>
        <w:pStyle w:val="BodyText"/>
      </w:pPr>
    </w:p>
    <w:p w14:paraId="702BB781" w14:textId="1C9016BC" w:rsidR="00C0115A" w:rsidRDefault="00C0115A" w:rsidP="00F142A1">
      <w:pPr>
        <w:pStyle w:val="BodyText"/>
      </w:pPr>
      <w:r>
        <w:t>Moreover, in RAN2#97, it was agreed to send an LS to SA1, CT1 and SA2.</w:t>
      </w:r>
    </w:p>
    <w:p w14:paraId="5D9BE3F2" w14:textId="6B8698A1" w:rsidR="00D93CE6" w:rsidRDefault="00C0115A" w:rsidP="00F142A1">
      <w:pPr>
        <w:pStyle w:val="BodyText"/>
      </w:pPr>
      <w:r>
        <w:t>In this contribution</w:t>
      </w:r>
      <w:r w:rsidR="00DE435B">
        <w:t xml:space="preserve">, </w:t>
      </w:r>
      <w:r w:rsidR="00D93CE6">
        <w:t xml:space="preserve">we </w:t>
      </w:r>
      <w:r w:rsidR="00DE435B">
        <w:t xml:space="preserve">discuss how to realise </w:t>
      </w:r>
      <w:r>
        <w:t xml:space="preserve">a </w:t>
      </w:r>
      <w:r w:rsidR="00D93CE6">
        <w:t>unified access control</w:t>
      </w:r>
      <w:r w:rsidR="00DE435B">
        <w:t xml:space="preserve"> by</w:t>
      </w:r>
      <w:r w:rsidR="00D93CE6">
        <w:t xml:space="preserve"> using a single set of access categories.  </w:t>
      </w:r>
      <w:r w:rsidR="00DE435B">
        <w:t xml:space="preserve">Intention is to </w:t>
      </w:r>
      <w:r w:rsidR="00D93CE6">
        <w:t>keep a clear separation between the mapping of events onto access categories and the access baring itself.</w:t>
      </w:r>
    </w:p>
    <w:p w14:paraId="1AD4D227" w14:textId="48A39FD6" w:rsidR="00F142A1" w:rsidRDefault="00D93CE6" w:rsidP="00F142A1">
      <w:pPr>
        <w:pStyle w:val="BodyText"/>
      </w:pPr>
      <w:r>
        <w:t>As part of this, we also</w:t>
      </w:r>
      <w:r w:rsidR="00F142A1">
        <w:t xml:space="preserve"> address the following:</w:t>
      </w:r>
    </w:p>
    <w:p w14:paraId="3238B069" w14:textId="32778AC4" w:rsidR="00176890" w:rsidRPr="00CE0424" w:rsidRDefault="00F142A1" w:rsidP="00D93CE6">
      <w:pPr>
        <w:pStyle w:val="BodyText"/>
        <w:numPr>
          <w:ilvl w:val="0"/>
          <w:numId w:val="14"/>
        </w:numPr>
      </w:pPr>
      <w:r>
        <w:t>What is meant by “one unified access barring mechanism”?</w:t>
      </w:r>
    </w:p>
    <w:p w14:paraId="0793F941" w14:textId="6185CCEE" w:rsidR="00F142A1" w:rsidRDefault="00F142A1" w:rsidP="00F142A1">
      <w:pPr>
        <w:pStyle w:val="BodyText"/>
        <w:numPr>
          <w:ilvl w:val="0"/>
          <w:numId w:val="14"/>
        </w:numPr>
      </w:pPr>
      <w:r>
        <w:t xml:space="preserve">How would the different </w:t>
      </w:r>
      <w:proofErr w:type="spellStart"/>
      <w:r>
        <w:t>subfunctions</w:t>
      </w:r>
      <w:proofErr w:type="spellEnd"/>
      <w:r>
        <w:t xml:space="preserve"> part of access </w:t>
      </w:r>
      <w:r w:rsidR="008F60FC">
        <w:t>control</w:t>
      </w:r>
      <w:r>
        <w:t xml:space="preserve"> be allocated into layers and nodes?</w:t>
      </w:r>
    </w:p>
    <w:p w14:paraId="6513B02F" w14:textId="187E11D0" w:rsidR="00CC25BB" w:rsidRDefault="00CC25BB" w:rsidP="00F142A1">
      <w:pPr>
        <w:pStyle w:val="BodyText"/>
        <w:numPr>
          <w:ilvl w:val="0"/>
          <w:numId w:val="14"/>
        </w:numPr>
      </w:pPr>
      <w:r>
        <w:t>Mobility aspects</w:t>
      </w:r>
      <w:r w:rsidR="00D93CE6">
        <w:t xml:space="preserve"> of access control</w:t>
      </w:r>
    </w:p>
    <w:p w14:paraId="621EF62E" w14:textId="1E1EC722" w:rsidR="001643A8" w:rsidRDefault="004000E8" w:rsidP="00CE0424">
      <w:pPr>
        <w:pStyle w:val="Heading1"/>
      </w:pPr>
      <w:bookmarkStart w:id="0" w:name="_Ref178064866"/>
      <w:r w:rsidRPr="00CE0424">
        <w:t>Discussion</w:t>
      </w:r>
      <w:bookmarkEnd w:id="0"/>
    </w:p>
    <w:p w14:paraId="1DCA30E8" w14:textId="7DFFDFD4" w:rsidR="00F142A1" w:rsidRDefault="00F142A1" w:rsidP="00F142A1">
      <w:pPr>
        <w:pStyle w:val="Heading2"/>
      </w:pPr>
      <w:r w:rsidRPr="00F142A1">
        <w:t>What is meant by “one unified access barring mechanism”?</w:t>
      </w:r>
    </w:p>
    <w:p w14:paraId="5C3AC585" w14:textId="6F1E8B90" w:rsidR="00F142A1" w:rsidRPr="008016C3" w:rsidRDefault="008016C3" w:rsidP="00F142A1">
      <w:r>
        <w:t xml:space="preserve">For “unified” access control, we understand </w:t>
      </w:r>
      <w:r w:rsidRPr="008F60FC">
        <w:rPr>
          <w:i/>
        </w:rPr>
        <w:t>one</w:t>
      </w:r>
      <w:r>
        <w:rPr>
          <w:i/>
        </w:rPr>
        <w:t xml:space="preserve"> </w:t>
      </w:r>
      <w:r>
        <w:t>common framework as opposed to the situation in LTE that has evolved to several</w:t>
      </w:r>
      <w:r w:rsidR="00DE435B">
        <w:t xml:space="preserve"> </w:t>
      </w:r>
      <w:bookmarkStart w:id="1" w:name="_GoBack"/>
      <w:bookmarkEnd w:id="1"/>
      <w:r w:rsidR="00DE435B">
        <w:t>different mechanisms</w:t>
      </w:r>
      <w:r w:rsidR="00C0115A">
        <w:t>, see, e.g.</w:t>
      </w:r>
      <w:r>
        <w:t xml:space="preserve"> [1]. With one framework we also assume that there should be a single set of access categories to be used by the UE. Other solutions (e.g., like several sets of access categories, possibly with different meaning, based on, e.g., application, slice, PLMN </w:t>
      </w:r>
      <w:proofErr w:type="spellStart"/>
      <w:r>
        <w:t>etc</w:t>
      </w:r>
      <w:proofErr w:type="spellEnd"/>
      <w:r>
        <w:t xml:space="preserve">) we believe could cause an </w:t>
      </w:r>
      <w:r w:rsidR="004022A7">
        <w:t xml:space="preserve">undesired increase </w:t>
      </w:r>
      <w:r>
        <w:t>in amount of information to broadcast and read by the UE prior to access</w:t>
      </w:r>
      <w:r w:rsidR="006E372A">
        <w:t>.</w:t>
      </w:r>
    </w:p>
    <w:p w14:paraId="2F9A81E2" w14:textId="3C539DC8" w:rsidR="00F142A1" w:rsidRPr="00A04F49" w:rsidRDefault="00F142A1" w:rsidP="00F142A1">
      <w:pPr>
        <w:pStyle w:val="Proposal"/>
      </w:pPr>
      <w:bookmarkStart w:id="2" w:name="_Toc473548534"/>
      <w:bookmarkStart w:id="3" w:name="_Toc473792062"/>
      <w:bookmarkStart w:id="4" w:name="_Toc473793991"/>
      <w:bookmarkStart w:id="5" w:name="_Toc473794335"/>
      <w:bookmarkStart w:id="6" w:name="_Toc473875467"/>
      <w:bookmarkStart w:id="7" w:name="_Toc473944794"/>
      <w:bookmarkStart w:id="8" w:name="_Toc473944802"/>
      <w:bookmarkStart w:id="9" w:name="_Toc477945579"/>
      <w:bookmarkStart w:id="10" w:name="_Toc477945820"/>
      <w:bookmarkStart w:id="11" w:name="_Toc477956370"/>
      <w:bookmarkStart w:id="12" w:name="_Toc477956738"/>
      <w:bookmarkStart w:id="13" w:name="_Toc478121966"/>
      <w:bookmarkStart w:id="14" w:name="_Toc478163240"/>
      <w:r w:rsidRPr="00F142A1">
        <w:t xml:space="preserve">For access </w:t>
      </w:r>
      <w:r w:rsidR="00EE111C">
        <w:t>control</w:t>
      </w:r>
      <w:r w:rsidRPr="00F142A1">
        <w:t xml:space="preserve">, there is a single set </w:t>
      </w:r>
      <w:r>
        <w:t xml:space="preserve">of </w:t>
      </w:r>
      <w:r w:rsidR="00841608">
        <w:t xml:space="preserve">access </w:t>
      </w:r>
      <w:r>
        <w:t xml:space="preserve">categories </w:t>
      </w:r>
      <w:r w:rsidRPr="00F142A1">
        <w:t>used by the UE to perform a barring c</w:t>
      </w:r>
      <w:r>
        <w:t>heck, controlled by the network</w:t>
      </w:r>
      <w:r w:rsidRPr="00A04F49">
        <w:t>.</w:t>
      </w:r>
      <w:bookmarkEnd w:id="2"/>
      <w:bookmarkEnd w:id="3"/>
      <w:bookmarkEnd w:id="4"/>
      <w:bookmarkEnd w:id="5"/>
      <w:bookmarkEnd w:id="6"/>
      <w:bookmarkEnd w:id="7"/>
      <w:bookmarkEnd w:id="8"/>
      <w:bookmarkEnd w:id="9"/>
      <w:bookmarkEnd w:id="10"/>
      <w:bookmarkEnd w:id="11"/>
      <w:bookmarkEnd w:id="12"/>
      <w:bookmarkEnd w:id="13"/>
      <w:bookmarkEnd w:id="14"/>
    </w:p>
    <w:p w14:paraId="25C11771" w14:textId="16B4CA1E" w:rsidR="00191AEE" w:rsidRDefault="00676978" w:rsidP="00F142A1">
      <w:r>
        <w:lastRenderedPageBreak/>
        <w:t>A good starting point for NR access control is to look at ACDC</w:t>
      </w:r>
      <w:r w:rsidR="00266469">
        <w:t xml:space="preserve"> as it already introduced concept of generalized category. </w:t>
      </w:r>
      <w:r>
        <w:t>With ACDC, it is possible to control access category per application ID</w:t>
      </w:r>
      <w:r w:rsidR="009A7E5C">
        <w:t xml:space="preserve"> and the network controls, by means of </w:t>
      </w:r>
      <w:proofErr w:type="spellStart"/>
      <w:r w:rsidR="009A7E5C">
        <w:t>preconfiguration</w:t>
      </w:r>
      <w:proofErr w:type="spellEnd"/>
      <w:r w:rsidR="009A7E5C">
        <w:t>, on which access category access triggered by a given application is mapped</w:t>
      </w:r>
      <w:r>
        <w:t xml:space="preserve">. </w:t>
      </w:r>
      <w:r w:rsidR="009A7E5C">
        <w:t>We think the fram</w:t>
      </w:r>
      <w:r w:rsidR="00266469">
        <w:t>e</w:t>
      </w:r>
      <w:r w:rsidR="009A7E5C">
        <w:t>work for NR access control should use the same principles as ACDC, but be further extended to include also other aspects when determining the access category, such as service, signalling eve</w:t>
      </w:r>
      <w:r w:rsidR="00C0115A">
        <w:t>nt and slice</w:t>
      </w:r>
      <w:r w:rsidR="009A7E5C">
        <w:t xml:space="preserve">. </w:t>
      </w:r>
      <w:r>
        <w:t>For future-</w:t>
      </w:r>
      <w:proofErr w:type="spellStart"/>
      <w:r>
        <w:t>proofness</w:t>
      </w:r>
      <w:proofErr w:type="spellEnd"/>
      <w:r>
        <w:t xml:space="preserve"> however, </w:t>
      </w:r>
      <w:r w:rsidR="00F07FCC">
        <w:t xml:space="preserve">as we learned from LTE, </w:t>
      </w:r>
      <w:r>
        <w:t>we believe that</w:t>
      </w:r>
      <w:r w:rsidR="00107479">
        <w:t xml:space="preserve"> aspects that we today cannot specify</w:t>
      </w:r>
      <w:r w:rsidR="009A7E5C">
        <w:t xml:space="preserve"> would need to be added over time</w:t>
      </w:r>
      <w:r w:rsidR="00107479">
        <w:t xml:space="preserve">. </w:t>
      </w:r>
      <w:r w:rsidR="00191AEE">
        <w:t xml:space="preserve">This makes it reasonable to </w:t>
      </w:r>
      <w:r w:rsidR="00107479">
        <w:t>seek</w:t>
      </w:r>
      <w:r w:rsidR="00191AEE">
        <w:t xml:space="preserve"> a flexible solution that can handle additions</w:t>
      </w:r>
      <w:r w:rsidR="00D93CE6">
        <w:t xml:space="preserve"> as also captured in the </w:t>
      </w:r>
      <w:r w:rsidR="00A12D3D">
        <w:t>TR 38.804</w:t>
      </w:r>
      <w:r w:rsidR="00191AEE">
        <w:t>.</w:t>
      </w:r>
      <w:r w:rsidR="00107479">
        <w:t xml:space="preserve"> The framework for ACDC and the structure of its MO (TS 24.</w:t>
      </w:r>
      <w:r w:rsidR="00927117">
        <w:t>105</w:t>
      </w:r>
      <w:r w:rsidR="00107479">
        <w:t>) seem to be possible to extend to include additional aspects that can be specified when need arise.</w:t>
      </w:r>
    </w:p>
    <w:p w14:paraId="1501F6C5" w14:textId="0822864A" w:rsidR="00927117" w:rsidRDefault="00927117" w:rsidP="00927117">
      <w:pPr>
        <w:pStyle w:val="Proposal"/>
      </w:pPr>
      <w:bookmarkStart w:id="15" w:name="_Toc473792064"/>
      <w:bookmarkStart w:id="16" w:name="_Toc473793993"/>
      <w:bookmarkStart w:id="17" w:name="_Toc473794337"/>
      <w:bookmarkStart w:id="18" w:name="_Toc473875468"/>
      <w:bookmarkStart w:id="19" w:name="_Toc473944795"/>
      <w:bookmarkStart w:id="20" w:name="_Toc473944803"/>
      <w:bookmarkStart w:id="21" w:name="_Toc477945580"/>
      <w:bookmarkStart w:id="22" w:name="_Toc477945821"/>
      <w:bookmarkStart w:id="23" w:name="_Toc477956371"/>
      <w:bookmarkStart w:id="24" w:name="_Toc477956739"/>
      <w:bookmarkStart w:id="25" w:name="_Toc478121967"/>
      <w:bookmarkStart w:id="26" w:name="_Toc478163241"/>
      <w:r w:rsidRPr="00F60494">
        <w:t>Consider access categories similar to ACDC as input to a single, generic access control me</w:t>
      </w:r>
      <w:r>
        <w:t>chanism to control overload.</w:t>
      </w:r>
      <w:bookmarkEnd w:id="15"/>
      <w:bookmarkEnd w:id="16"/>
      <w:bookmarkEnd w:id="17"/>
      <w:bookmarkEnd w:id="18"/>
      <w:bookmarkEnd w:id="19"/>
      <w:bookmarkEnd w:id="20"/>
      <w:bookmarkEnd w:id="21"/>
      <w:bookmarkEnd w:id="22"/>
      <w:bookmarkEnd w:id="23"/>
      <w:bookmarkEnd w:id="24"/>
      <w:bookmarkEnd w:id="25"/>
      <w:bookmarkEnd w:id="26"/>
    </w:p>
    <w:p w14:paraId="200AC91C" w14:textId="6CB82F52" w:rsidR="00266469" w:rsidRDefault="00266469" w:rsidP="00266469">
      <w:r>
        <w:t xml:space="preserve">The number of access categories is typically a </w:t>
      </w:r>
      <w:proofErr w:type="spellStart"/>
      <w:r>
        <w:t>tradeoff</w:t>
      </w:r>
      <w:proofErr w:type="spellEnd"/>
      <w:r>
        <w:t xml:space="preserve"> between the need to have sufficient </w:t>
      </w:r>
      <w:proofErr w:type="gramStart"/>
      <w:r>
        <w:t>amount</w:t>
      </w:r>
      <w:proofErr w:type="gramEnd"/>
      <w:r>
        <w:t xml:space="preserve"> of categories to perform a reasonable differentiation at overload and side-effects of the access barring mechanism itself, in particular system information bits and latency caused by reading the system information barring check in the UE. </w:t>
      </w:r>
    </w:p>
    <w:p w14:paraId="43D5FD83" w14:textId="6DD4A1A5" w:rsidR="00191AEE" w:rsidRDefault="00191AEE" w:rsidP="00F142A1">
      <w:r>
        <w:t xml:space="preserve">We consider the following </w:t>
      </w:r>
      <w:proofErr w:type="spellStart"/>
      <w:r>
        <w:t>signaling</w:t>
      </w:r>
      <w:proofErr w:type="spellEnd"/>
      <w:r>
        <w:t xml:space="preserve"> diagram for </w:t>
      </w:r>
      <w:r w:rsidR="00107479">
        <w:t xml:space="preserve">further describing </w:t>
      </w:r>
      <w:r w:rsidR="009E272C">
        <w:t xml:space="preserve">a </w:t>
      </w:r>
      <w:r w:rsidR="00A12D3D">
        <w:t>generalized</w:t>
      </w:r>
      <w:r w:rsidR="00107479">
        <w:t xml:space="preserve"> NR access control framework.</w:t>
      </w:r>
    </w:p>
    <w:p w14:paraId="1917EC02" w14:textId="3627A81E" w:rsidR="003742AC" w:rsidRDefault="003742AC" w:rsidP="00CE0424">
      <w:pPr>
        <w:pStyle w:val="BodyText"/>
      </w:pPr>
    </w:p>
    <w:p w14:paraId="7B8D3E84" w14:textId="65E29F02" w:rsidR="00206C20" w:rsidRDefault="002E36F4" w:rsidP="002E36F4">
      <w:pPr>
        <w:jc w:val="center"/>
      </w:pPr>
      <w:r>
        <w:rPr>
          <w:noProof/>
          <w:lang w:val="sv-SE" w:eastAsia="sv-SE"/>
        </w:rPr>
        <w:drawing>
          <wp:inline distT="0" distB="0" distL="0" distR="0" wp14:anchorId="0D2A5C9E" wp14:editId="21E55FFC">
            <wp:extent cx="4961890" cy="304311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6620" cy="3046015"/>
                    </a:xfrm>
                    <a:prstGeom prst="rect">
                      <a:avLst/>
                    </a:prstGeom>
                    <a:noFill/>
                  </pic:spPr>
                </pic:pic>
              </a:graphicData>
            </a:graphic>
          </wp:inline>
        </w:drawing>
      </w:r>
    </w:p>
    <w:p w14:paraId="539762E5" w14:textId="25C3E1FB" w:rsidR="00206C20" w:rsidRDefault="00206C20" w:rsidP="008F60FC">
      <w:pPr>
        <w:pStyle w:val="Caption"/>
      </w:pPr>
      <w:r>
        <w:t xml:space="preserve">Figure </w:t>
      </w:r>
      <w:r>
        <w:fldChar w:fldCharType="begin"/>
      </w:r>
      <w:r>
        <w:instrText xml:space="preserve"> SEQ Figure \* ARABIC </w:instrText>
      </w:r>
      <w:r>
        <w:fldChar w:fldCharType="separate"/>
      </w:r>
      <w:r w:rsidR="008E5CE1">
        <w:rPr>
          <w:noProof/>
        </w:rPr>
        <w:t>1</w:t>
      </w:r>
      <w:r>
        <w:fldChar w:fldCharType="end"/>
      </w:r>
      <w:r>
        <w:t xml:space="preserve">: Example sequence </w:t>
      </w:r>
      <w:r w:rsidR="00C67EAE">
        <w:t>for principles of</w:t>
      </w:r>
      <w:r>
        <w:t xml:space="preserve"> access control</w:t>
      </w:r>
    </w:p>
    <w:p w14:paraId="523FD73C" w14:textId="7BB2DBF9" w:rsidR="00C67EAE" w:rsidRDefault="00AD43D2" w:rsidP="00C67EAE">
      <w:pPr>
        <w:pStyle w:val="ListParagraph"/>
        <w:numPr>
          <w:ilvl w:val="0"/>
          <w:numId w:val="16"/>
        </w:numPr>
      </w:pPr>
      <w:r>
        <w:t>T</w:t>
      </w:r>
      <w:r w:rsidR="00107479">
        <w:t xml:space="preserve">he </w:t>
      </w:r>
      <w:r>
        <w:t>n</w:t>
      </w:r>
      <w:r w:rsidR="00107479">
        <w:t xml:space="preserve">etwork </w:t>
      </w:r>
      <w:r w:rsidR="00191AEE">
        <w:t>configure</w:t>
      </w:r>
      <w:r>
        <w:t>s</w:t>
      </w:r>
      <w:r w:rsidR="00191AEE">
        <w:t xml:space="preserve"> </w:t>
      </w:r>
      <w:r w:rsidR="00C0115A">
        <w:t>access categor</w:t>
      </w:r>
      <w:r w:rsidR="00C67EAE">
        <w:t>ies in the UE</w:t>
      </w:r>
      <w:r w:rsidR="00191AEE">
        <w:t>. This configuration include</w:t>
      </w:r>
      <w:r>
        <w:t xml:space="preserve">s </w:t>
      </w:r>
      <w:r w:rsidR="00C67EAE">
        <w:t>mapping</w:t>
      </w:r>
      <w:r w:rsidR="00107479">
        <w:t xml:space="preserve"> rules related to</w:t>
      </w:r>
      <w:r w:rsidR="00C67EAE">
        <w:t xml:space="preserve"> </w:t>
      </w:r>
      <w:r>
        <w:t xml:space="preserve">combinations of </w:t>
      </w:r>
      <w:r w:rsidR="00C67EAE">
        <w:t>event types</w:t>
      </w:r>
      <w:r w:rsidR="00191AEE">
        <w:t>, applications</w:t>
      </w:r>
      <w:r w:rsidR="00F81C35">
        <w:t>, services</w:t>
      </w:r>
      <w:r w:rsidR="00191AEE">
        <w:t xml:space="preserve"> or other aspects</w:t>
      </w:r>
      <w:r w:rsidR="00C67EAE">
        <w:t xml:space="preserve"> to </w:t>
      </w:r>
      <w:r w:rsidR="00C0115A">
        <w:t>access categor</w:t>
      </w:r>
      <w:r w:rsidR="00C67EAE">
        <w:t>ies</w:t>
      </w:r>
      <w:r w:rsidR="00107479">
        <w:t xml:space="preserve">. </w:t>
      </w:r>
      <w:r w:rsidR="00DF5924">
        <w:t>If needed,</w:t>
      </w:r>
      <w:r w:rsidR="00C0115A">
        <w:t xml:space="preserve"> also the SIM-stored Access Class(</w:t>
      </w:r>
      <w:proofErr w:type="spellStart"/>
      <w:r w:rsidR="00C0115A">
        <w:t>es</w:t>
      </w:r>
      <w:proofErr w:type="spellEnd"/>
      <w:r w:rsidR="00C0115A">
        <w:t xml:space="preserve">) </w:t>
      </w:r>
      <w:r w:rsidR="00DF5924">
        <w:t>(</w:t>
      </w:r>
      <w:r w:rsidR="00C0115A">
        <w:t>0-15</w:t>
      </w:r>
      <w:r w:rsidR="00DF5924">
        <w:t>)</w:t>
      </w:r>
      <w:r w:rsidR="00C0115A">
        <w:t xml:space="preserve"> </w:t>
      </w:r>
      <w:r w:rsidR="00DF5924">
        <w:t xml:space="preserve">can be used in the mapping rules. </w:t>
      </w:r>
      <w:r w:rsidR="00107479">
        <w:t>These map</w:t>
      </w:r>
      <w:r w:rsidR="00927117">
        <w:t>p</w:t>
      </w:r>
      <w:r w:rsidR="00107479">
        <w:t xml:space="preserve">ing rules </w:t>
      </w:r>
      <w:r w:rsidR="002E36F4">
        <w:t>are</w:t>
      </w:r>
      <w:r w:rsidR="00107479">
        <w:t xml:space="preserve"> </w:t>
      </w:r>
      <w:r w:rsidR="002E36F4">
        <w:t xml:space="preserve">configured </w:t>
      </w:r>
      <w:r w:rsidR="00F81C35">
        <w:t xml:space="preserve">from </w:t>
      </w:r>
      <w:r w:rsidR="002E36F4">
        <w:t xml:space="preserve">the core network using </w:t>
      </w:r>
      <w:r w:rsidR="00F81C35">
        <w:t>NAS</w:t>
      </w:r>
      <w:r w:rsidR="002E36F4">
        <w:t xml:space="preserve"> signalling</w:t>
      </w:r>
      <w:r w:rsidR="00F81C35">
        <w:t xml:space="preserve">. </w:t>
      </w:r>
      <w:r w:rsidR="009E272C">
        <w:t xml:space="preserve">This is typically dedicated signalling in order to </w:t>
      </w:r>
      <w:r w:rsidR="0080297D">
        <w:t>have a UE-specific configuration and is typically performed during attach and e.g. registration area update.</w:t>
      </w:r>
    </w:p>
    <w:p w14:paraId="46171796" w14:textId="4EA0CC0B" w:rsidR="00191AEE" w:rsidRDefault="00191AEE" w:rsidP="00AD43D2">
      <w:pPr>
        <w:pStyle w:val="ListParagraph"/>
      </w:pPr>
      <w:r>
        <w:t>The result of the configuration of categories in the UE can be illustrated</w:t>
      </w:r>
      <w:r w:rsidR="00E02A89">
        <w:t xml:space="preserve"> as a table, including both the configuration rules and</w:t>
      </w:r>
      <w:r>
        <w:t xml:space="preserve"> the resulting category.</w:t>
      </w:r>
    </w:p>
    <w:p w14:paraId="3D8100AB" w14:textId="64C82AA0" w:rsidR="00191AEE" w:rsidRDefault="00191AEE" w:rsidP="00AD43D2">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701"/>
        <w:gridCol w:w="1574"/>
        <w:gridCol w:w="939"/>
        <w:gridCol w:w="2694"/>
      </w:tblGrid>
      <w:tr w:rsidR="00AD43D2" w14:paraId="43202BCF" w14:textId="77777777" w:rsidTr="009E272C">
        <w:trPr>
          <w:jc w:val="center"/>
        </w:trPr>
        <w:tc>
          <w:tcPr>
            <w:tcW w:w="1134" w:type="dxa"/>
          </w:tcPr>
          <w:p w14:paraId="1A5DE5C9" w14:textId="20BA4260" w:rsidR="00AD43D2" w:rsidRDefault="00C0115A" w:rsidP="00AD43D2">
            <w:r>
              <w:t>Access Class</w:t>
            </w:r>
          </w:p>
        </w:tc>
        <w:tc>
          <w:tcPr>
            <w:tcW w:w="1134" w:type="dxa"/>
          </w:tcPr>
          <w:p w14:paraId="1F4520F2" w14:textId="17937C96" w:rsidR="00AD43D2" w:rsidRDefault="00AD43D2" w:rsidP="00AD43D2">
            <w:r>
              <w:t>Slice</w:t>
            </w:r>
          </w:p>
        </w:tc>
        <w:tc>
          <w:tcPr>
            <w:tcW w:w="1701" w:type="dxa"/>
          </w:tcPr>
          <w:p w14:paraId="3A0D9DFC" w14:textId="63862472" w:rsidR="00AD43D2" w:rsidRDefault="00213764" w:rsidP="00AD43D2">
            <w:r>
              <w:t>Application</w:t>
            </w:r>
          </w:p>
        </w:tc>
        <w:tc>
          <w:tcPr>
            <w:tcW w:w="1329" w:type="dxa"/>
          </w:tcPr>
          <w:p w14:paraId="37729D9F" w14:textId="153EEB71" w:rsidR="00AD43D2" w:rsidRDefault="00213764" w:rsidP="00AD43D2">
            <w:r>
              <w:t>Service</w:t>
            </w:r>
            <w:r w:rsidR="00DF5924">
              <w:t>/Event type</w:t>
            </w:r>
          </w:p>
        </w:tc>
        <w:tc>
          <w:tcPr>
            <w:tcW w:w="939" w:type="dxa"/>
          </w:tcPr>
          <w:p w14:paraId="4315A4C5" w14:textId="3C4964DC" w:rsidR="00AD43D2" w:rsidRDefault="00AD43D2" w:rsidP="00AD43D2">
            <w:r>
              <w:t>…</w:t>
            </w:r>
          </w:p>
        </w:tc>
        <w:tc>
          <w:tcPr>
            <w:tcW w:w="2694" w:type="dxa"/>
          </w:tcPr>
          <w:p w14:paraId="305EE266" w14:textId="7DDB5B16" w:rsidR="00AD43D2" w:rsidRDefault="00C0115A" w:rsidP="00AD43D2">
            <w:r>
              <w:t>Access categor</w:t>
            </w:r>
            <w:r w:rsidR="00AD43D2">
              <w:t>y</w:t>
            </w:r>
          </w:p>
        </w:tc>
      </w:tr>
      <w:tr w:rsidR="00AD43D2" w14:paraId="13E9D4BA" w14:textId="77777777" w:rsidTr="009E272C">
        <w:trPr>
          <w:jc w:val="center"/>
        </w:trPr>
        <w:tc>
          <w:tcPr>
            <w:tcW w:w="1134" w:type="dxa"/>
          </w:tcPr>
          <w:p w14:paraId="443D8C5A" w14:textId="45FBCFA2" w:rsidR="00AD43D2" w:rsidRDefault="00DF5924" w:rsidP="00AD43D2">
            <w:r>
              <w:t>*</w:t>
            </w:r>
          </w:p>
        </w:tc>
        <w:tc>
          <w:tcPr>
            <w:tcW w:w="1134" w:type="dxa"/>
          </w:tcPr>
          <w:p w14:paraId="083E1E9B" w14:textId="56448EB9" w:rsidR="00AD43D2" w:rsidRDefault="00AD43D2" w:rsidP="00AD43D2">
            <w:r>
              <w:t>7</w:t>
            </w:r>
          </w:p>
        </w:tc>
        <w:tc>
          <w:tcPr>
            <w:tcW w:w="1701" w:type="dxa"/>
          </w:tcPr>
          <w:p w14:paraId="5228E5D7" w14:textId="1D6148BD" w:rsidR="00AD43D2" w:rsidRDefault="00AD43D2" w:rsidP="00AD43D2">
            <w:r>
              <w:t>*</w:t>
            </w:r>
          </w:p>
        </w:tc>
        <w:tc>
          <w:tcPr>
            <w:tcW w:w="1329" w:type="dxa"/>
          </w:tcPr>
          <w:p w14:paraId="06065887" w14:textId="2EC3D982" w:rsidR="00AD43D2" w:rsidRDefault="00AD43D2" w:rsidP="00AD43D2">
            <w:r>
              <w:t>*</w:t>
            </w:r>
          </w:p>
        </w:tc>
        <w:tc>
          <w:tcPr>
            <w:tcW w:w="939" w:type="dxa"/>
          </w:tcPr>
          <w:p w14:paraId="3C7EEA57" w14:textId="77777777" w:rsidR="00AD43D2" w:rsidRDefault="00AD43D2" w:rsidP="00AD43D2"/>
        </w:tc>
        <w:tc>
          <w:tcPr>
            <w:tcW w:w="2694" w:type="dxa"/>
          </w:tcPr>
          <w:p w14:paraId="6BF0E764" w14:textId="457A8823" w:rsidR="00AD43D2" w:rsidRDefault="00213764" w:rsidP="00AD43D2">
            <w:r>
              <w:t>3</w:t>
            </w:r>
          </w:p>
        </w:tc>
      </w:tr>
      <w:tr w:rsidR="00AD43D2" w14:paraId="0FCA31E8" w14:textId="77777777" w:rsidTr="009E272C">
        <w:trPr>
          <w:jc w:val="center"/>
        </w:trPr>
        <w:tc>
          <w:tcPr>
            <w:tcW w:w="1134" w:type="dxa"/>
          </w:tcPr>
          <w:p w14:paraId="0C929E8B" w14:textId="01C1535F" w:rsidR="00AD43D2" w:rsidRDefault="00DF5924" w:rsidP="00AD43D2">
            <w:r>
              <w:t>*</w:t>
            </w:r>
          </w:p>
        </w:tc>
        <w:tc>
          <w:tcPr>
            <w:tcW w:w="1134" w:type="dxa"/>
          </w:tcPr>
          <w:p w14:paraId="6FD8EC19" w14:textId="676BDD64" w:rsidR="00AD43D2" w:rsidRDefault="00AD43D2" w:rsidP="00AD43D2">
            <w:r>
              <w:t>*</w:t>
            </w:r>
          </w:p>
        </w:tc>
        <w:tc>
          <w:tcPr>
            <w:tcW w:w="1701" w:type="dxa"/>
          </w:tcPr>
          <w:p w14:paraId="6FE65E5C" w14:textId="6F52B406" w:rsidR="00AD43D2" w:rsidRDefault="00AD43D2" w:rsidP="00AD43D2">
            <w:r>
              <w:t>3</w:t>
            </w:r>
          </w:p>
        </w:tc>
        <w:tc>
          <w:tcPr>
            <w:tcW w:w="1329" w:type="dxa"/>
          </w:tcPr>
          <w:p w14:paraId="73BEE32F" w14:textId="2CB6DFC5" w:rsidR="00AD43D2" w:rsidRDefault="00AD43D2" w:rsidP="00AD43D2">
            <w:r>
              <w:t>*</w:t>
            </w:r>
          </w:p>
        </w:tc>
        <w:tc>
          <w:tcPr>
            <w:tcW w:w="939" w:type="dxa"/>
          </w:tcPr>
          <w:p w14:paraId="7D1E7456" w14:textId="77777777" w:rsidR="00AD43D2" w:rsidRDefault="00AD43D2" w:rsidP="00AD43D2"/>
        </w:tc>
        <w:tc>
          <w:tcPr>
            <w:tcW w:w="2694" w:type="dxa"/>
          </w:tcPr>
          <w:p w14:paraId="14620799" w14:textId="72CDFCFC" w:rsidR="00AD43D2" w:rsidRDefault="00213764" w:rsidP="00AD43D2">
            <w:r>
              <w:t>5</w:t>
            </w:r>
          </w:p>
        </w:tc>
      </w:tr>
      <w:tr w:rsidR="00AD43D2" w14:paraId="56651BA3" w14:textId="77777777" w:rsidTr="009E272C">
        <w:trPr>
          <w:jc w:val="center"/>
        </w:trPr>
        <w:tc>
          <w:tcPr>
            <w:tcW w:w="1134" w:type="dxa"/>
          </w:tcPr>
          <w:p w14:paraId="5AE94308" w14:textId="47499BAF" w:rsidR="00AD43D2" w:rsidRDefault="00C0115A" w:rsidP="00AD43D2">
            <w:r>
              <w:lastRenderedPageBreak/>
              <w:t>10</w:t>
            </w:r>
          </w:p>
        </w:tc>
        <w:tc>
          <w:tcPr>
            <w:tcW w:w="1134" w:type="dxa"/>
          </w:tcPr>
          <w:p w14:paraId="41BD7B20" w14:textId="3D1250F8" w:rsidR="00AD43D2" w:rsidRDefault="00AD43D2" w:rsidP="00AD43D2">
            <w:r>
              <w:t>*</w:t>
            </w:r>
          </w:p>
        </w:tc>
        <w:tc>
          <w:tcPr>
            <w:tcW w:w="1701" w:type="dxa"/>
          </w:tcPr>
          <w:p w14:paraId="1D293FB6" w14:textId="47F9AF00" w:rsidR="00AD43D2" w:rsidRDefault="00AD43D2" w:rsidP="00AD43D2">
            <w:r>
              <w:t>*</w:t>
            </w:r>
          </w:p>
        </w:tc>
        <w:tc>
          <w:tcPr>
            <w:tcW w:w="1329" w:type="dxa"/>
          </w:tcPr>
          <w:p w14:paraId="527DEEBA" w14:textId="576F2199" w:rsidR="00AD43D2" w:rsidRDefault="00213764" w:rsidP="00AD43D2">
            <w:r>
              <w:t>Emergency call</w:t>
            </w:r>
          </w:p>
        </w:tc>
        <w:tc>
          <w:tcPr>
            <w:tcW w:w="939" w:type="dxa"/>
          </w:tcPr>
          <w:p w14:paraId="443C2598" w14:textId="77777777" w:rsidR="00AD43D2" w:rsidRDefault="00AD43D2" w:rsidP="00AD43D2"/>
        </w:tc>
        <w:tc>
          <w:tcPr>
            <w:tcW w:w="2694" w:type="dxa"/>
          </w:tcPr>
          <w:p w14:paraId="527B11C2" w14:textId="73B38BE7" w:rsidR="00AD43D2" w:rsidRDefault="00213764" w:rsidP="00AD43D2">
            <w:r>
              <w:t>1</w:t>
            </w:r>
            <w:r w:rsidR="00DF5924">
              <w:t>0</w:t>
            </w:r>
          </w:p>
        </w:tc>
      </w:tr>
      <w:tr w:rsidR="00AD43D2" w14:paraId="5B7130AA" w14:textId="77777777" w:rsidTr="009E272C">
        <w:trPr>
          <w:jc w:val="center"/>
        </w:trPr>
        <w:tc>
          <w:tcPr>
            <w:tcW w:w="1134" w:type="dxa"/>
          </w:tcPr>
          <w:p w14:paraId="7FE22616" w14:textId="39BF4343" w:rsidR="00AD43D2" w:rsidRDefault="00DF5924" w:rsidP="00AD43D2">
            <w:r>
              <w:t>*</w:t>
            </w:r>
          </w:p>
        </w:tc>
        <w:tc>
          <w:tcPr>
            <w:tcW w:w="1134" w:type="dxa"/>
          </w:tcPr>
          <w:p w14:paraId="21DC0D16" w14:textId="0737EEAC" w:rsidR="00AD43D2" w:rsidRDefault="00AD43D2" w:rsidP="00AD43D2">
            <w:r>
              <w:t>*</w:t>
            </w:r>
          </w:p>
        </w:tc>
        <w:tc>
          <w:tcPr>
            <w:tcW w:w="1701" w:type="dxa"/>
          </w:tcPr>
          <w:p w14:paraId="11EEB879" w14:textId="2C5A2A4E" w:rsidR="00AD43D2" w:rsidRDefault="00AD43D2" w:rsidP="00AD43D2">
            <w:r>
              <w:t>*</w:t>
            </w:r>
          </w:p>
        </w:tc>
        <w:tc>
          <w:tcPr>
            <w:tcW w:w="1329" w:type="dxa"/>
          </w:tcPr>
          <w:p w14:paraId="0E27A545" w14:textId="1944CFCC" w:rsidR="00AD43D2" w:rsidRDefault="00213764" w:rsidP="00AD43D2">
            <w:r>
              <w:t>RAN signalling</w:t>
            </w:r>
          </w:p>
        </w:tc>
        <w:tc>
          <w:tcPr>
            <w:tcW w:w="939" w:type="dxa"/>
          </w:tcPr>
          <w:p w14:paraId="21FBFB18" w14:textId="77777777" w:rsidR="00AD43D2" w:rsidRDefault="00AD43D2" w:rsidP="00AD43D2"/>
        </w:tc>
        <w:tc>
          <w:tcPr>
            <w:tcW w:w="2694" w:type="dxa"/>
          </w:tcPr>
          <w:p w14:paraId="5ADC95F1" w14:textId="3AE72114" w:rsidR="00AD43D2" w:rsidRDefault="00213764" w:rsidP="00AD43D2">
            <w:r>
              <w:t>2</w:t>
            </w:r>
          </w:p>
        </w:tc>
      </w:tr>
    </w:tbl>
    <w:p w14:paraId="6E183774" w14:textId="77777777" w:rsidR="00AD43D2" w:rsidRPr="00AD43D2" w:rsidRDefault="00AD43D2" w:rsidP="009E272C"/>
    <w:p w14:paraId="2968B1EF" w14:textId="26C6A713" w:rsidR="00F81C35" w:rsidRPr="00191AEE" w:rsidRDefault="00F81C35" w:rsidP="00AD43D2">
      <w:pPr>
        <w:ind w:left="567"/>
      </w:pPr>
      <w:r>
        <w:t xml:space="preserve">The example illustrates access category dependent on </w:t>
      </w:r>
      <w:r w:rsidR="00DF5924">
        <w:t xml:space="preserve">Access Class, </w:t>
      </w:r>
      <w:r>
        <w:t>Slice</w:t>
      </w:r>
      <w:r w:rsidR="00E02A89">
        <w:t>, Application and Service</w:t>
      </w:r>
      <w:r>
        <w:t xml:space="preserve"> but it is not necessarily the case that all aspects need to be considered. As soon as an access is related to application 3, it may, e.g., always result in Access Category 5, irrespective of other input.</w:t>
      </w:r>
      <w:r w:rsidR="009A7E5C">
        <w:t xml:space="preserve"> </w:t>
      </w:r>
    </w:p>
    <w:p w14:paraId="00E38829" w14:textId="07357A29" w:rsidR="00C67EAE" w:rsidRDefault="00C67EAE" w:rsidP="00C67EAE">
      <w:pPr>
        <w:pStyle w:val="ListParagraph"/>
        <w:numPr>
          <w:ilvl w:val="0"/>
          <w:numId w:val="16"/>
        </w:numPr>
      </w:pPr>
      <w:r>
        <w:t>A trigger</w:t>
      </w:r>
      <w:r w:rsidR="002E36F4">
        <w:t xml:space="preserve">, </w:t>
      </w:r>
      <w:proofErr w:type="gramStart"/>
      <w:r w:rsidR="002E36F4">
        <w:t>to</w:t>
      </w:r>
      <w:r>
        <w:t xml:space="preserve">  access</w:t>
      </w:r>
      <w:proofErr w:type="gramEnd"/>
      <w:r>
        <w:t xml:space="preserve"> the network </w:t>
      </w:r>
      <w:r w:rsidR="002E36F4">
        <w:t xml:space="preserve">occurs in </w:t>
      </w:r>
      <w:r>
        <w:t>the UE.</w:t>
      </w:r>
    </w:p>
    <w:p w14:paraId="0020D2E0" w14:textId="042190E0" w:rsidR="00C67EAE" w:rsidRDefault="00C67EAE" w:rsidP="00C67EAE">
      <w:pPr>
        <w:pStyle w:val="ListParagraph"/>
        <w:numPr>
          <w:ilvl w:val="0"/>
          <w:numId w:val="16"/>
        </w:numPr>
      </w:pPr>
      <w:r>
        <w:t>The UE determines the</w:t>
      </w:r>
      <w:r w:rsidR="00176890">
        <w:t xml:space="preserve"> </w:t>
      </w:r>
      <w:r w:rsidR="00C0115A">
        <w:t>access categor</w:t>
      </w:r>
      <w:r w:rsidR="00176890">
        <w:t>y</w:t>
      </w:r>
      <w:r>
        <w:t xml:space="preserve"> for this particular access, </w:t>
      </w:r>
      <w:r w:rsidR="00176890">
        <w:t xml:space="preserve">based on </w:t>
      </w:r>
      <w:r>
        <w:t>the UE configuration</w:t>
      </w:r>
      <w:r w:rsidR="00F81C35">
        <w:t xml:space="preserve"> in step 1. </w:t>
      </w:r>
    </w:p>
    <w:p w14:paraId="3B65A42E" w14:textId="38C0CEB1" w:rsidR="008E5CE1" w:rsidRDefault="00277760" w:rsidP="008E5CE1">
      <w:pPr>
        <w:pStyle w:val="ListParagraph"/>
        <w:numPr>
          <w:ilvl w:val="0"/>
          <w:numId w:val="16"/>
        </w:numPr>
      </w:pPr>
      <w:r>
        <w:t>Access control barring</w:t>
      </w:r>
      <w:r w:rsidR="008E4635">
        <w:t xml:space="preserve"> indication</w:t>
      </w:r>
      <w:r>
        <w:t xml:space="preserve">. RAN indicates by system information whether an </w:t>
      </w:r>
      <w:r w:rsidR="00C0115A">
        <w:t>access categor</w:t>
      </w:r>
      <w:r>
        <w:t xml:space="preserve">y is barred or not, e.g. using </w:t>
      </w:r>
      <w:r w:rsidR="008E4635">
        <w:t>barring probability</w:t>
      </w:r>
      <w:r>
        <w:t xml:space="preserve"> factor and barring time</w:t>
      </w:r>
      <w:r w:rsidR="00790E50">
        <w:t xml:space="preserve"> similar to ACDC</w:t>
      </w:r>
      <w:r w:rsidR="00A12D3D">
        <w:t xml:space="preserve"> or bitmap similar to EAB or something else</w:t>
      </w:r>
      <w:r>
        <w:t xml:space="preserve">. This </w:t>
      </w:r>
      <w:r w:rsidR="008E4635">
        <w:t xml:space="preserve">signalling </w:t>
      </w:r>
      <w:r>
        <w:t>is part of the RRC layer.</w:t>
      </w:r>
      <w:r w:rsidR="00F07FCC">
        <w:t xml:space="preserve"> Since the UE needs to read this information before making access to the system for the first time, this </w:t>
      </w:r>
      <w:r w:rsidR="00835E96" w:rsidRPr="00DF5924">
        <w:t>should</w:t>
      </w:r>
      <w:r w:rsidR="00835E96">
        <w:t xml:space="preserve"> </w:t>
      </w:r>
      <w:r w:rsidR="00F07FCC">
        <w:t>be part of the minimum system information.</w:t>
      </w:r>
    </w:p>
    <w:p w14:paraId="51399283" w14:textId="56FDB4C0" w:rsidR="008E5CE1" w:rsidRDefault="008E5CE1" w:rsidP="009E272C">
      <w:pPr>
        <w:jc w:val="center"/>
      </w:pPr>
      <w:r>
        <w:rPr>
          <w:noProof/>
          <w:lang w:val="sv-SE" w:eastAsia="sv-SE"/>
        </w:rPr>
        <w:drawing>
          <wp:inline distT="0" distB="0" distL="0" distR="0" wp14:anchorId="3A39F6F3" wp14:editId="5CC39BE5">
            <wp:extent cx="57531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3100" cy="971550"/>
                    </a:xfrm>
                    <a:prstGeom prst="rect">
                      <a:avLst/>
                    </a:prstGeom>
                  </pic:spPr>
                </pic:pic>
              </a:graphicData>
            </a:graphic>
          </wp:inline>
        </w:drawing>
      </w:r>
    </w:p>
    <w:p w14:paraId="5E0C1BDD" w14:textId="60D66596" w:rsidR="008E5CE1" w:rsidRDefault="008E5CE1" w:rsidP="00AD43D2">
      <w:pPr>
        <w:pStyle w:val="Caption"/>
      </w:pPr>
      <w:r>
        <w:t xml:space="preserve">Figure </w:t>
      </w:r>
      <w:r>
        <w:fldChar w:fldCharType="begin"/>
      </w:r>
      <w:r>
        <w:instrText xml:space="preserve"> SEQ Figure \* ARABIC </w:instrText>
      </w:r>
      <w:r>
        <w:fldChar w:fldCharType="separate"/>
      </w:r>
      <w:r>
        <w:rPr>
          <w:noProof/>
        </w:rPr>
        <w:t>2</w:t>
      </w:r>
      <w:r>
        <w:fldChar w:fldCharType="end"/>
      </w:r>
      <w:r>
        <w:t>: Barring Time and Barring Factor Per ACDC Category</w:t>
      </w:r>
      <w:r w:rsidR="00B54C41">
        <w:t>. Example from LTE (36.331)</w:t>
      </w:r>
    </w:p>
    <w:p w14:paraId="4497D522" w14:textId="17E09E15" w:rsidR="00277760" w:rsidRDefault="00277760" w:rsidP="00C67EAE">
      <w:pPr>
        <w:pStyle w:val="ListParagraph"/>
        <w:numPr>
          <w:ilvl w:val="0"/>
          <w:numId w:val="16"/>
        </w:numPr>
      </w:pPr>
      <w:r>
        <w:t xml:space="preserve">Access control barring check. Before making an access attempt (random access), the UE uses the determined </w:t>
      </w:r>
      <w:r w:rsidR="00C0115A">
        <w:t>access categor</w:t>
      </w:r>
      <w:r>
        <w:t xml:space="preserve">y together with the </w:t>
      </w:r>
      <w:proofErr w:type="gramStart"/>
      <w:r>
        <w:t>broadcasted</w:t>
      </w:r>
      <w:r w:rsidR="00B54C41">
        <w:t xml:space="preserve"> </w:t>
      </w:r>
      <w:r>
        <w:t xml:space="preserve"> system</w:t>
      </w:r>
      <w:proofErr w:type="gramEnd"/>
      <w:r>
        <w:t xml:space="preserve"> information to check whether the particular </w:t>
      </w:r>
      <w:r w:rsidR="00C0115A">
        <w:t>access categor</w:t>
      </w:r>
      <w:r>
        <w:t>y is barred. This is part of the RRC layer.</w:t>
      </w:r>
    </w:p>
    <w:p w14:paraId="73AB9DAF" w14:textId="2724CA77" w:rsidR="006D37B3" w:rsidRDefault="00C67EAE" w:rsidP="00207F59">
      <w:pPr>
        <w:pStyle w:val="ListParagraph"/>
        <w:numPr>
          <w:ilvl w:val="0"/>
          <w:numId w:val="16"/>
        </w:numPr>
      </w:pPr>
      <w:r>
        <w:t>If the UE determines that this particular access is not barred, it performs the access attempt.</w:t>
      </w:r>
    </w:p>
    <w:p w14:paraId="59DC2882" w14:textId="2B972861" w:rsidR="00C67EAE" w:rsidRDefault="00C67EAE" w:rsidP="00C67EAE">
      <w:pPr>
        <w:ind w:left="360"/>
      </w:pPr>
      <w:r>
        <w:t>In the table below we summarize the allocation of the different functions for access control.</w:t>
      </w:r>
    </w:p>
    <w:p w14:paraId="121A3D87" w14:textId="6568654C" w:rsidR="00206C20" w:rsidRDefault="00C67EAE" w:rsidP="00C67EAE">
      <w:pPr>
        <w:pStyle w:val="Caption"/>
      </w:pPr>
      <w:r>
        <w:t xml:space="preserve">Table </w:t>
      </w:r>
      <w:r>
        <w:fldChar w:fldCharType="begin"/>
      </w:r>
      <w:r>
        <w:instrText xml:space="preserve"> SEQ Table \* ARABIC </w:instrText>
      </w:r>
      <w:r>
        <w:fldChar w:fldCharType="separate"/>
      </w:r>
      <w:r w:rsidR="00191AEE">
        <w:rPr>
          <w:noProof/>
        </w:rPr>
        <w:t>2</w:t>
      </w:r>
      <w:r>
        <w:fldChar w:fldCharType="end"/>
      </w:r>
      <w:r>
        <w:t>: Allocation of access control functions</w:t>
      </w:r>
    </w:p>
    <w:tbl>
      <w:tblPr>
        <w:tblStyle w:val="TableGrid"/>
        <w:tblW w:w="0" w:type="auto"/>
        <w:jc w:val="center"/>
        <w:tblLook w:val="04A0" w:firstRow="1" w:lastRow="0" w:firstColumn="1" w:lastColumn="0" w:noHBand="0" w:noVBand="1"/>
      </w:tblPr>
      <w:tblGrid>
        <w:gridCol w:w="5529"/>
        <w:gridCol w:w="850"/>
        <w:gridCol w:w="992"/>
        <w:gridCol w:w="1560"/>
      </w:tblGrid>
      <w:tr w:rsidR="00206C20" w14:paraId="211BFE13" w14:textId="77777777" w:rsidTr="009E272C">
        <w:trPr>
          <w:jc w:val="center"/>
        </w:trPr>
        <w:tc>
          <w:tcPr>
            <w:tcW w:w="5529" w:type="dxa"/>
            <w:shd w:val="clear" w:color="auto" w:fill="EEECE1" w:themeFill="background2"/>
          </w:tcPr>
          <w:p w14:paraId="13B721DD" w14:textId="77777777" w:rsidR="00206C20" w:rsidRDefault="00206C20" w:rsidP="00835E96">
            <w:r>
              <w:t>Function</w:t>
            </w:r>
          </w:p>
        </w:tc>
        <w:tc>
          <w:tcPr>
            <w:tcW w:w="850" w:type="dxa"/>
            <w:shd w:val="clear" w:color="auto" w:fill="EEECE1" w:themeFill="background2"/>
          </w:tcPr>
          <w:p w14:paraId="739AC923" w14:textId="77777777" w:rsidR="00206C20" w:rsidRDefault="00206C20" w:rsidP="00835E96">
            <w:r>
              <w:t>UE</w:t>
            </w:r>
          </w:p>
        </w:tc>
        <w:tc>
          <w:tcPr>
            <w:tcW w:w="992" w:type="dxa"/>
            <w:shd w:val="clear" w:color="auto" w:fill="EEECE1" w:themeFill="background2"/>
          </w:tcPr>
          <w:p w14:paraId="14234A37" w14:textId="77777777" w:rsidR="00206C20" w:rsidRDefault="00206C20" w:rsidP="00835E96">
            <w:r>
              <w:t>RAN</w:t>
            </w:r>
          </w:p>
        </w:tc>
        <w:tc>
          <w:tcPr>
            <w:tcW w:w="1560" w:type="dxa"/>
            <w:shd w:val="clear" w:color="auto" w:fill="EEECE1" w:themeFill="background2"/>
          </w:tcPr>
          <w:p w14:paraId="28E2D542" w14:textId="77777777" w:rsidR="00206C20" w:rsidRDefault="00206C20" w:rsidP="00835E96">
            <w:r>
              <w:t>Core network</w:t>
            </w:r>
          </w:p>
        </w:tc>
      </w:tr>
      <w:tr w:rsidR="00206C20" w:rsidRPr="00183544" w14:paraId="1786A240" w14:textId="77777777" w:rsidTr="00835E96">
        <w:trPr>
          <w:jc w:val="center"/>
        </w:trPr>
        <w:tc>
          <w:tcPr>
            <w:tcW w:w="5529" w:type="dxa"/>
          </w:tcPr>
          <w:p w14:paraId="49EEE21D" w14:textId="72098FB7" w:rsidR="00206C20" w:rsidRPr="00183544" w:rsidRDefault="009105D3" w:rsidP="00835E96">
            <w:pPr>
              <w:rPr>
                <w:lang w:val="en-US"/>
              </w:rPr>
            </w:pPr>
            <w:r>
              <w:rPr>
                <w:lang w:val="en-US"/>
              </w:rPr>
              <w:t xml:space="preserve">Configuration of </w:t>
            </w:r>
            <w:r w:rsidR="00C0115A">
              <w:rPr>
                <w:lang w:val="en-US"/>
              </w:rPr>
              <w:t>access categor</w:t>
            </w:r>
            <w:r>
              <w:rPr>
                <w:lang w:val="en-US"/>
              </w:rPr>
              <w:t>ies</w:t>
            </w:r>
          </w:p>
        </w:tc>
        <w:tc>
          <w:tcPr>
            <w:tcW w:w="850" w:type="dxa"/>
          </w:tcPr>
          <w:p w14:paraId="6C6549C0" w14:textId="3848081A" w:rsidR="00206C20" w:rsidRPr="00183544" w:rsidRDefault="00206C20" w:rsidP="00835E96">
            <w:pPr>
              <w:rPr>
                <w:lang w:val="en-US"/>
              </w:rPr>
            </w:pPr>
          </w:p>
        </w:tc>
        <w:tc>
          <w:tcPr>
            <w:tcW w:w="992" w:type="dxa"/>
          </w:tcPr>
          <w:p w14:paraId="04CB3514" w14:textId="4FF87789" w:rsidR="00206C20" w:rsidRPr="00183544" w:rsidRDefault="00206C20" w:rsidP="00835E96">
            <w:pPr>
              <w:rPr>
                <w:lang w:val="en-US"/>
              </w:rPr>
            </w:pPr>
          </w:p>
        </w:tc>
        <w:tc>
          <w:tcPr>
            <w:tcW w:w="1560" w:type="dxa"/>
          </w:tcPr>
          <w:p w14:paraId="02BFEA28" w14:textId="6126FF83" w:rsidR="00206C20" w:rsidRPr="00183544" w:rsidRDefault="009105D3" w:rsidP="00835E96">
            <w:pPr>
              <w:rPr>
                <w:lang w:val="en-US"/>
              </w:rPr>
            </w:pPr>
            <w:r>
              <w:rPr>
                <w:lang w:val="en-US"/>
              </w:rPr>
              <w:t>X</w:t>
            </w:r>
          </w:p>
        </w:tc>
      </w:tr>
      <w:tr w:rsidR="00206C20" w:rsidRPr="00183544" w14:paraId="5A766748" w14:textId="77777777" w:rsidTr="00835E96">
        <w:trPr>
          <w:jc w:val="center"/>
        </w:trPr>
        <w:tc>
          <w:tcPr>
            <w:tcW w:w="5529" w:type="dxa"/>
          </w:tcPr>
          <w:p w14:paraId="230B410E" w14:textId="41AAB1A1" w:rsidR="00206C20" w:rsidRPr="00183544" w:rsidRDefault="009105D3" w:rsidP="00835E96">
            <w:pPr>
              <w:rPr>
                <w:lang w:val="en-US"/>
              </w:rPr>
            </w:pPr>
            <w:r>
              <w:rPr>
                <w:lang w:val="en-US"/>
              </w:rPr>
              <w:t xml:space="preserve">Determination of </w:t>
            </w:r>
            <w:r w:rsidR="00C0115A">
              <w:rPr>
                <w:lang w:val="en-US"/>
              </w:rPr>
              <w:t>access categor</w:t>
            </w:r>
            <w:r>
              <w:rPr>
                <w:lang w:val="en-US"/>
              </w:rPr>
              <w:t>y</w:t>
            </w:r>
          </w:p>
        </w:tc>
        <w:tc>
          <w:tcPr>
            <w:tcW w:w="850" w:type="dxa"/>
          </w:tcPr>
          <w:p w14:paraId="01CB6B5D" w14:textId="5D1DC441" w:rsidR="00206C20" w:rsidRPr="00183544" w:rsidRDefault="009105D3" w:rsidP="00835E96">
            <w:pPr>
              <w:rPr>
                <w:lang w:val="en-US"/>
              </w:rPr>
            </w:pPr>
            <w:r>
              <w:rPr>
                <w:lang w:val="en-US"/>
              </w:rPr>
              <w:t>X</w:t>
            </w:r>
          </w:p>
        </w:tc>
        <w:tc>
          <w:tcPr>
            <w:tcW w:w="992" w:type="dxa"/>
          </w:tcPr>
          <w:p w14:paraId="73E287E1" w14:textId="0A2C0C84" w:rsidR="00206C20" w:rsidRPr="00183544" w:rsidRDefault="00206C20" w:rsidP="00835E96">
            <w:pPr>
              <w:rPr>
                <w:lang w:val="en-US"/>
              </w:rPr>
            </w:pPr>
          </w:p>
        </w:tc>
        <w:tc>
          <w:tcPr>
            <w:tcW w:w="1560" w:type="dxa"/>
          </w:tcPr>
          <w:p w14:paraId="5483AC50" w14:textId="7CFE3AA1" w:rsidR="00206C20" w:rsidRPr="00183544" w:rsidRDefault="00206C20" w:rsidP="00835E96">
            <w:pPr>
              <w:rPr>
                <w:lang w:val="en-US"/>
              </w:rPr>
            </w:pPr>
          </w:p>
        </w:tc>
      </w:tr>
      <w:tr w:rsidR="00206C20" w:rsidRPr="00183544" w14:paraId="6E716F69" w14:textId="77777777" w:rsidTr="00835E96">
        <w:trPr>
          <w:jc w:val="center"/>
        </w:trPr>
        <w:tc>
          <w:tcPr>
            <w:tcW w:w="5529" w:type="dxa"/>
          </w:tcPr>
          <w:p w14:paraId="0B65166B" w14:textId="178FB09B" w:rsidR="00206C20" w:rsidRPr="00183544" w:rsidRDefault="00206C20" w:rsidP="00835E96">
            <w:pPr>
              <w:rPr>
                <w:lang w:val="en-US"/>
              </w:rPr>
            </w:pPr>
            <w:r>
              <w:rPr>
                <w:lang w:val="en-US"/>
              </w:rPr>
              <w:t xml:space="preserve">Indication of barring for each </w:t>
            </w:r>
            <w:r w:rsidR="00C0115A">
              <w:rPr>
                <w:lang w:val="en-US"/>
              </w:rPr>
              <w:t>access categor</w:t>
            </w:r>
            <w:r>
              <w:rPr>
                <w:lang w:val="en-US"/>
              </w:rPr>
              <w:t>y</w:t>
            </w:r>
          </w:p>
        </w:tc>
        <w:tc>
          <w:tcPr>
            <w:tcW w:w="850" w:type="dxa"/>
          </w:tcPr>
          <w:p w14:paraId="4019B181" w14:textId="77777777" w:rsidR="00206C20" w:rsidRPr="00183544" w:rsidRDefault="00206C20" w:rsidP="00835E96">
            <w:pPr>
              <w:rPr>
                <w:lang w:val="en-US"/>
              </w:rPr>
            </w:pPr>
          </w:p>
        </w:tc>
        <w:tc>
          <w:tcPr>
            <w:tcW w:w="992" w:type="dxa"/>
          </w:tcPr>
          <w:p w14:paraId="34BB8944" w14:textId="77777777" w:rsidR="00206C20" w:rsidRPr="00183544" w:rsidRDefault="00206C20" w:rsidP="00835E96">
            <w:pPr>
              <w:rPr>
                <w:lang w:val="en-US"/>
              </w:rPr>
            </w:pPr>
            <w:r>
              <w:rPr>
                <w:lang w:val="en-US"/>
              </w:rPr>
              <w:t>X</w:t>
            </w:r>
          </w:p>
        </w:tc>
        <w:tc>
          <w:tcPr>
            <w:tcW w:w="1560" w:type="dxa"/>
          </w:tcPr>
          <w:p w14:paraId="198DC2A8" w14:textId="77777777" w:rsidR="00206C20" w:rsidRPr="00183544" w:rsidRDefault="00206C20" w:rsidP="00835E96">
            <w:pPr>
              <w:rPr>
                <w:lang w:val="en-US"/>
              </w:rPr>
            </w:pPr>
          </w:p>
        </w:tc>
      </w:tr>
      <w:tr w:rsidR="00206C20" w:rsidRPr="00183544" w14:paraId="4BDF7275" w14:textId="77777777" w:rsidTr="00835E96">
        <w:trPr>
          <w:jc w:val="center"/>
        </w:trPr>
        <w:tc>
          <w:tcPr>
            <w:tcW w:w="5529" w:type="dxa"/>
          </w:tcPr>
          <w:p w14:paraId="10CBFAD2" w14:textId="77777777" w:rsidR="00206C20" w:rsidRPr="00183544" w:rsidRDefault="00206C20" w:rsidP="00835E96">
            <w:pPr>
              <w:rPr>
                <w:lang w:val="en-US"/>
              </w:rPr>
            </w:pPr>
            <w:r>
              <w:rPr>
                <w:lang w:val="en-US"/>
              </w:rPr>
              <w:t>Barring check</w:t>
            </w:r>
          </w:p>
        </w:tc>
        <w:tc>
          <w:tcPr>
            <w:tcW w:w="850" w:type="dxa"/>
          </w:tcPr>
          <w:p w14:paraId="7C61FE83" w14:textId="77777777" w:rsidR="00206C20" w:rsidRPr="00183544" w:rsidRDefault="00206C20" w:rsidP="00835E96">
            <w:pPr>
              <w:rPr>
                <w:lang w:val="en-US"/>
              </w:rPr>
            </w:pPr>
            <w:r>
              <w:rPr>
                <w:lang w:val="en-US"/>
              </w:rPr>
              <w:t>X</w:t>
            </w:r>
          </w:p>
        </w:tc>
        <w:tc>
          <w:tcPr>
            <w:tcW w:w="992" w:type="dxa"/>
          </w:tcPr>
          <w:p w14:paraId="566DD895" w14:textId="77777777" w:rsidR="00206C20" w:rsidRPr="00183544" w:rsidRDefault="00206C20" w:rsidP="00835E96">
            <w:pPr>
              <w:rPr>
                <w:lang w:val="en-US"/>
              </w:rPr>
            </w:pPr>
          </w:p>
        </w:tc>
        <w:tc>
          <w:tcPr>
            <w:tcW w:w="1560" w:type="dxa"/>
          </w:tcPr>
          <w:p w14:paraId="4F1AA2AC" w14:textId="77777777" w:rsidR="00206C20" w:rsidRPr="00183544" w:rsidRDefault="00206C20" w:rsidP="00835E96">
            <w:pPr>
              <w:rPr>
                <w:lang w:val="en-US"/>
              </w:rPr>
            </w:pPr>
          </w:p>
        </w:tc>
      </w:tr>
    </w:tbl>
    <w:p w14:paraId="5636C167" w14:textId="2AB38F9C" w:rsidR="00206C20" w:rsidRDefault="00206C20" w:rsidP="00206C20"/>
    <w:p w14:paraId="761B3CB5" w14:textId="62525BF6" w:rsidR="008E4635" w:rsidRDefault="008E5CE1" w:rsidP="009E272C">
      <w:r>
        <w:t>With a single set of access categories and a mapping that is controlled by the network we get a flexible and future-proof way of controlling both what applications and events that should use various accesses. It allows for future additions and changes without changing the access control framework, and it further limits the amount of information that need to be, e.g., broadcast in system information to only one set of access categories.</w:t>
      </w:r>
    </w:p>
    <w:p w14:paraId="267168F8" w14:textId="08D6B1B4" w:rsidR="000D5A4F" w:rsidRDefault="000D5A4F" w:rsidP="00176890">
      <w:pPr>
        <w:pStyle w:val="Proposal"/>
      </w:pPr>
      <w:bookmarkStart w:id="27" w:name="_Toc477956372"/>
      <w:bookmarkStart w:id="28" w:name="_Toc477956740"/>
      <w:bookmarkStart w:id="29" w:name="_Toc478121968"/>
      <w:bookmarkStart w:id="30" w:name="_Toc473792065"/>
      <w:bookmarkStart w:id="31" w:name="_Toc473793994"/>
      <w:bookmarkStart w:id="32" w:name="_Toc473794338"/>
      <w:bookmarkStart w:id="33" w:name="_Toc473875470"/>
      <w:bookmarkStart w:id="34" w:name="_Toc473944797"/>
      <w:bookmarkStart w:id="35" w:name="_Toc473944805"/>
      <w:bookmarkStart w:id="36" w:name="_Toc477945581"/>
      <w:bookmarkStart w:id="37" w:name="_Toc477945822"/>
      <w:bookmarkStart w:id="38" w:name="_Toc347823621"/>
      <w:bookmarkStart w:id="39" w:name="_Toc347824073"/>
      <w:bookmarkStart w:id="40" w:name="_Toc347824246"/>
      <w:bookmarkStart w:id="41" w:name="_Toc473548537"/>
      <w:bookmarkStart w:id="42" w:name="_Toc478163242"/>
      <w:r>
        <w:t xml:space="preserve">The </w:t>
      </w:r>
      <w:r>
        <w:t xml:space="preserve">configuration of access </w:t>
      </w:r>
      <w:r>
        <w:t xml:space="preserve">categories in the UE is performed by the core network </w:t>
      </w:r>
      <w:r w:rsidR="002E36F4">
        <w:t>using</w:t>
      </w:r>
      <w:r>
        <w:t xml:space="preserve"> NAS signalling</w:t>
      </w:r>
      <w:bookmarkEnd w:id="27"/>
      <w:bookmarkEnd w:id="28"/>
      <w:bookmarkEnd w:id="29"/>
      <w:bookmarkEnd w:id="42"/>
    </w:p>
    <w:p w14:paraId="3D87C612" w14:textId="56EA8321" w:rsidR="00E02A89" w:rsidRDefault="00E02A89" w:rsidP="00176890">
      <w:pPr>
        <w:pStyle w:val="Proposal"/>
      </w:pPr>
      <w:bookmarkStart w:id="43" w:name="_Toc477956373"/>
      <w:bookmarkStart w:id="44" w:name="_Toc477956741"/>
      <w:bookmarkStart w:id="45" w:name="_Toc478121969"/>
      <w:bookmarkStart w:id="46" w:name="_Toc478163243"/>
      <w:r>
        <w:t>For accesses triggered by upper layers</w:t>
      </w:r>
      <w:r w:rsidR="00DF5924">
        <w:t xml:space="preserve"> (NAS)</w:t>
      </w:r>
      <w:r>
        <w:t xml:space="preserve">, determination of which </w:t>
      </w:r>
      <w:r w:rsidR="00C0115A">
        <w:t>access categor</w:t>
      </w:r>
      <w:r>
        <w:t xml:space="preserve">y to use is </w:t>
      </w:r>
      <w:r w:rsidR="000D5A4F">
        <w:t>made by the</w:t>
      </w:r>
      <w:r>
        <w:t xml:space="preserve"> NAS layer</w:t>
      </w:r>
      <w:bookmarkEnd w:id="30"/>
      <w:bookmarkEnd w:id="31"/>
      <w:bookmarkEnd w:id="32"/>
      <w:bookmarkEnd w:id="33"/>
      <w:bookmarkEnd w:id="34"/>
      <w:bookmarkEnd w:id="35"/>
      <w:bookmarkEnd w:id="36"/>
      <w:bookmarkEnd w:id="37"/>
      <w:bookmarkEnd w:id="43"/>
      <w:bookmarkEnd w:id="44"/>
      <w:bookmarkEnd w:id="45"/>
      <w:bookmarkEnd w:id="46"/>
    </w:p>
    <w:p w14:paraId="1EFAC51B" w14:textId="2A0FEBC3" w:rsidR="00831BCF" w:rsidRDefault="009105D3" w:rsidP="008E4635">
      <w:pPr>
        <w:pStyle w:val="Proposal"/>
      </w:pPr>
      <w:bookmarkStart w:id="47" w:name="_Toc473548539"/>
      <w:bookmarkStart w:id="48" w:name="_Toc473792067"/>
      <w:bookmarkStart w:id="49" w:name="_Toc473793996"/>
      <w:bookmarkStart w:id="50" w:name="_Toc473794340"/>
      <w:bookmarkStart w:id="51" w:name="_Toc473875472"/>
      <w:bookmarkStart w:id="52" w:name="_Toc473944799"/>
      <w:bookmarkStart w:id="53" w:name="_Toc473944807"/>
      <w:bookmarkStart w:id="54" w:name="_Toc477945583"/>
      <w:bookmarkStart w:id="55" w:name="_Toc477945824"/>
      <w:bookmarkStart w:id="56" w:name="_Toc477956375"/>
      <w:bookmarkStart w:id="57" w:name="_Toc477956742"/>
      <w:bookmarkStart w:id="58" w:name="_Toc478121970"/>
      <w:bookmarkStart w:id="59" w:name="_Toc478163244"/>
      <w:bookmarkEnd w:id="38"/>
      <w:bookmarkEnd w:id="39"/>
      <w:bookmarkEnd w:id="40"/>
      <w:bookmarkEnd w:id="41"/>
      <w:r>
        <w:t>Indication</w:t>
      </w:r>
      <w:r w:rsidR="008E4635" w:rsidRPr="00AB7879">
        <w:t xml:space="preserve"> of </w:t>
      </w:r>
      <w:r>
        <w:t xml:space="preserve">access </w:t>
      </w:r>
      <w:r w:rsidR="008E4635" w:rsidRPr="00AB7879">
        <w:t xml:space="preserve">barring </w:t>
      </w:r>
      <w:proofErr w:type="gramStart"/>
      <w:r w:rsidR="008E4635" w:rsidRPr="00AB7879">
        <w:t>information  is</w:t>
      </w:r>
      <w:proofErr w:type="gramEnd"/>
      <w:r w:rsidR="008E4635" w:rsidRPr="00AB7879">
        <w:t xml:space="preserve"> performed in the RRC layer</w:t>
      </w:r>
      <w:r w:rsidR="008E4635">
        <w:t>.</w:t>
      </w:r>
      <w:bookmarkEnd w:id="47"/>
      <w:bookmarkEnd w:id="48"/>
      <w:bookmarkEnd w:id="49"/>
      <w:bookmarkEnd w:id="50"/>
      <w:bookmarkEnd w:id="51"/>
      <w:bookmarkEnd w:id="52"/>
      <w:bookmarkEnd w:id="53"/>
      <w:bookmarkEnd w:id="54"/>
      <w:bookmarkEnd w:id="55"/>
      <w:bookmarkEnd w:id="56"/>
      <w:bookmarkEnd w:id="57"/>
      <w:bookmarkEnd w:id="58"/>
      <w:bookmarkEnd w:id="59"/>
    </w:p>
    <w:p w14:paraId="1A686465" w14:textId="71046A45" w:rsidR="00176890" w:rsidRDefault="009105D3" w:rsidP="00176890">
      <w:pPr>
        <w:pStyle w:val="Proposal"/>
      </w:pPr>
      <w:bookmarkStart w:id="60" w:name="_Toc473548540"/>
      <w:bookmarkStart w:id="61" w:name="_Toc473792068"/>
      <w:bookmarkStart w:id="62" w:name="_Toc473793997"/>
      <w:bookmarkStart w:id="63" w:name="_Toc473794341"/>
      <w:bookmarkStart w:id="64" w:name="_Toc473875473"/>
      <w:bookmarkStart w:id="65" w:name="_Toc473944800"/>
      <w:bookmarkStart w:id="66" w:name="_Toc473944808"/>
      <w:bookmarkStart w:id="67" w:name="_Toc477945584"/>
      <w:bookmarkStart w:id="68" w:name="_Toc477945825"/>
      <w:bookmarkStart w:id="69" w:name="_Toc477956376"/>
      <w:bookmarkStart w:id="70" w:name="_Toc477956743"/>
      <w:bookmarkStart w:id="71" w:name="_Toc478121971"/>
      <w:bookmarkStart w:id="72" w:name="_Toc478163245"/>
      <w:r>
        <w:t>T</w:t>
      </w:r>
      <w:r w:rsidR="00176890" w:rsidRPr="00F60494">
        <w:t>he signalling of</w:t>
      </w:r>
      <w:r>
        <w:t xml:space="preserve"> access</w:t>
      </w:r>
      <w:r w:rsidR="00176890" w:rsidRPr="00F60494">
        <w:t xml:space="preserve"> barring </w:t>
      </w:r>
      <w:r w:rsidR="00176890" w:rsidRPr="00DF5924">
        <w:t xml:space="preserve">information </w:t>
      </w:r>
      <w:r w:rsidR="002E1163" w:rsidRPr="00DF5924">
        <w:t>should be</w:t>
      </w:r>
      <w:r w:rsidR="002E1163" w:rsidRPr="00F60494">
        <w:t xml:space="preserve"> </w:t>
      </w:r>
      <w:r w:rsidR="00176890" w:rsidRPr="00F60494">
        <w:t>part of the minimum system information</w:t>
      </w:r>
      <w:r w:rsidR="00176890">
        <w:t>.</w:t>
      </w:r>
      <w:bookmarkEnd w:id="60"/>
      <w:bookmarkEnd w:id="61"/>
      <w:bookmarkEnd w:id="62"/>
      <w:bookmarkEnd w:id="63"/>
      <w:bookmarkEnd w:id="64"/>
      <w:bookmarkEnd w:id="65"/>
      <w:bookmarkEnd w:id="66"/>
      <w:bookmarkEnd w:id="67"/>
      <w:bookmarkEnd w:id="68"/>
      <w:bookmarkEnd w:id="69"/>
      <w:bookmarkEnd w:id="70"/>
      <w:bookmarkEnd w:id="71"/>
      <w:bookmarkEnd w:id="72"/>
    </w:p>
    <w:p w14:paraId="25762B5F" w14:textId="1BA8023C" w:rsidR="008E4635" w:rsidRDefault="008E4635" w:rsidP="008E4635">
      <w:pPr>
        <w:pStyle w:val="Proposal"/>
      </w:pPr>
      <w:bookmarkStart w:id="73" w:name="_Toc473548541"/>
      <w:bookmarkStart w:id="74" w:name="_Toc473792069"/>
      <w:bookmarkStart w:id="75" w:name="_Toc473793998"/>
      <w:bookmarkStart w:id="76" w:name="_Toc473794342"/>
      <w:bookmarkStart w:id="77" w:name="_Toc473875474"/>
      <w:bookmarkStart w:id="78" w:name="_Toc473944801"/>
      <w:bookmarkStart w:id="79" w:name="_Toc473944809"/>
      <w:bookmarkStart w:id="80" w:name="_Toc477945585"/>
      <w:bookmarkStart w:id="81" w:name="_Toc477945826"/>
      <w:bookmarkStart w:id="82" w:name="_Toc477956377"/>
      <w:bookmarkStart w:id="83" w:name="_Toc477956744"/>
      <w:bookmarkStart w:id="84" w:name="_Toc478121972"/>
      <w:bookmarkStart w:id="85" w:name="_Toc478163246"/>
      <w:r>
        <w:t>Access control b</w:t>
      </w:r>
      <w:r w:rsidRPr="00AB7879">
        <w:t xml:space="preserve">arring check is performed by </w:t>
      </w:r>
      <w:r>
        <w:t xml:space="preserve">the </w:t>
      </w:r>
      <w:r w:rsidRPr="00AB7879">
        <w:t>RRC</w:t>
      </w:r>
      <w:r>
        <w:t xml:space="preserve"> layer in the UE.</w:t>
      </w:r>
      <w:bookmarkEnd w:id="73"/>
      <w:bookmarkEnd w:id="74"/>
      <w:bookmarkEnd w:id="75"/>
      <w:bookmarkEnd w:id="76"/>
      <w:bookmarkEnd w:id="77"/>
      <w:bookmarkEnd w:id="78"/>
      <w:bookmarkEnd w:id="79"/>
      <w:bookmarkEnd w:id="80"/>
      <w:bookmarkEnd w:id="81"/>
      <w:bookmarkEnd w:id="82"/>
      <w:bookmarkEnd w:id="83"/>
      <w:bookmarkEnd w:id="84"/>
      <w:bookmarkEnd w:id="85"/>
    </w:p>
    <w:p w14:paraId="1558CF2F" w14:textId="77777777" w:rsidR="008E4635" w:rsidRDefault="008E4635" w:rsidP="00176890">
      <w:pPr>
        <w:pStyle w:val="BodyText"/>
      </w:pPr>
    </w:p>
    <w:p w14:paraId="6277CC5A" w14:textId="31CBB63F" w:rsidR="00AB7879" w:rsidRDefault="00FE2A3F" w:rsidP="00FE2A3F">
      <w:pPr>
        <w:pStyle w:val="Heading2"/>
      </w:pPr>
      <w:r>
        <w:t>Mobility aspects</w:t>
      </w:r>
    </w:p>
    <w:p w14:paraId="64593050" w14:textId="284B36A0" w:rsidR="00CC25BB" w:rsidRDefault="00711DDF" w:rsidP="00FE2A3F">
      <w:r>
        <w:t xml:space="preserve">To </w:t>
      </w:r>
      <w:r>
        <w:t xml:space="preserve">perform the configuration of </w:t>
      </w:r>
      <w:r w:rsidR="00C0115A">
        <w:t>access categor</w:t>
      </w:r>
      <w:r>
        <w:t>ies in the UE</w:t>
      </w:r>
      <w:r w:rsidR="00782362">
        <w:t xml:space="preserve"> requires </w:t>
      </w:r>
      <w:proofErr w:type="spellStart"/>
      <w:r w:rsidR="00782362">
        <w:t>signaling</w:t>
      </w:r>
      <w:proofErr w:type="spellEnd"/>
      <w:r w:rsidR="00782362">
        <w:t xml:space="preserve"> from the</w:t>
      </w:r>
      <w:r>
        <w:t xml:space="preserve"> Core Network</w:t>
      </w:r>
      <w:r w:rsidR="00782362">
        <w:t>.</w:t>
      </w:r>
      <w:r>
        <w:t xml:space="preserve"> </w:t>
      </w:r>
      <w:r w:rsidR="00782362">
        <w:t>T</w:t>
      </w:r>
      <w:r>
        <w:t xml:space="preserve">he configuration is </w:t>
      </w:r>
      <w:r w:rsidR="00782362">
        <w:t xml:space="preserve">then </w:t>
      </w:r>
      <w:r>
        <w:t>used when the UE</w:t>
      </w:r>
      <w:r w:rsidR="00782362">
        <w:t xml:space="preserve"> makes subsequent access attempts</w:t>
      </w:r>
      <w:r>
        <w:t>. This typically implies that during mobility in idle and inactive, the UE should be able to use the configuration obtained</w:t>
      </w:r>
      <w:r w:rsidR="00782362">
        <w:t xml:space="preserve"> from the Core Network</w:t>
      </w:r>
      <w:r>
        <w:t xml:space="preserve">. </w:t>
      </w:r>
    </w:p>
    <w:p w14:paraId="7AAB0E0C" w14:textId="61C411FC" w:rsidR="00B85B10" w:rsidRDefault="00782362" w:rsidP="00B85B10">
      <w:pPr>
        <w:rPr>
          <w:lang w:val="en-US"/>
        </w:rPr>
      </w:pPr>
      <w:r>
        <w:t>T</w:t>
      </w:r>
      <w:r w:rsidR="00711DDF">
        <w:rPr>
          <w:lang w:val="en-US"/>
        </w:rPr>
        <w:t xml:space="preserve">o avoid triggering of additional signaling, it seems reasonable to try to maintain rules for </w:t>
      </w:r>
      <w:r w:rsidR="00C0115A">
        <w:rPr>
          <w:lang w:val="en-US"/>
        </w:rPr>
        <w:t>access categor</w:t>
      </w:r>
      <w:r w:rsidR="00711DDF">
        <w:rPr>
          <w:lang w:val="en-US"/>
        </w:rPr>
        <w:t>y mapping and not frequently change them.</w:t>
      </w:r>
      <w:r w:rsidR="00B85B10">
        <w:rPr>
          <w:lang w:val="en-US"/>
        </w:rPr>
        <w:t xml:space="preserve"> </w:t>
      </w:r>
      <w:r>
        <w:rPr>
          <w:lang w:val="en-US"/>
        </w:rPr>
        <w:t>H</w:t>
      </w:r>
      <w:r w:rsidR="00B85B10" w:rsidRPr="00B85B10">
        <w:rPr>
          <w:lang w:val="en-US"/>
        </w:rPr>
        <w:t>ow to determine the validity of the stored configuration of access categorie</w:t>
      </w:r>
      <w:r w:rsidR="00B85B10">
        <w:rPr>
          <w:lang w:val="en-US"/>
        </w:rPr>
        <w:t>s by the UE should be addressed</w:t>
      </w:r>
      <w:r w:rsidR="00B85B10" w:rsidRPr="00B85B10">
        <w:rPr>
          <w:lang w:val="en-US"/>
        </w:rPr>
        <w:t>.</w:t>
      </w:r>
      <w:r w:rsidR="00645C37">
        <w:rPr>
          <w:lang w:val="en-US"/>
        </w:rPr>
        <w:t xml:space="preserve"> </w:t>
      </w:r>
      <w:r w:rsidR="00F406BC">
        <w:rPr>
          <w:lang w:val="en-US"/>
        </w:rPr>
        <w:t xml:space="preserve">As </w:t>
      </w:r>
      <w:r w:rsidR="00645C37">
        <w:rPr>
          <w:lang w:val="en-US"/>
        </w:rPr>
        <w:t xml:space="preserve">the access category configuration is </w:t>
      </w:r>
      <w:r w:rsidR="002E36F4">
        <w:rPr>
          <w:lang w:val="en-US"/>
        </w:rPr>
        <w:t xml:space="preserve">sent </w:t>
      </w:r>
      <w:r w:rsidR="00645C37">
        <w:rPr>
          <w:lang w:val="en-US"/>
        </w:rPr>
        <w:t xml:space="preserve">by dedicated </w:t>
      </w:r>
      <w:proofErr w:type="spellStart"/>
      <w:r w:rsidR="00645C37">
        <w:rPr>
          <w:lang w:val="en-US"/>
        </w:rPr>
        <w:t>signalling</w:t>
      </w:r>
      <w:proofErr w:type="spellEnd"/>
      <w:r w:rsidR="00645C37">
        <w:rPr>
          <w:lang w:val="en-US"/>
        </w:rPr>
        <w:t xml:space="preserve"> </w:t>
      </w:r>
      <w:r>
        <w:rPr>
          <w:lang w:val="en-US"/>
        </w:rPr>
        <w:t xml:space="preserve">over </w:t>
      </w:r>
      <w:r w:rsidR="00645C37">
        <w:rPr>
          <w:lang w:val="en-US"/>
        </w:rPr>
        <w:t>NAS</w:t>
      </w:r>
      <w:r>
        <w:rPr>
          <w:lang w:val="en-US"/>
        </w:rPr>
        <w:t xml:space="preserve">, it </w:t>
      </w:r>
      <w:r w:rsidR="00F406BC">
        <w:rPr>
          <w:lang w:val="en-US"/>
        </w:rPr>
        <w:t>should be up to</w:t>
      </w:r>
      <w:r>
        <w:rPr>
          <w:lang w:val="en-US"/>
        </w:rPr>
        <w:t xml:space="preserve"> the Core Network to control updates of the configurations of access categories. This could for example be done in connection to a </w:t>
      </w:r>
      <w:r w:rsidR="00645C37">
        <w:rPr>
          <w:lang w:val="en-US"/>
        </w:rPr>
        <w:t>registration area update</w:t>
      </w:r>
      <w:r w:rsidR="00CF3411">
        <w:t>.</w:t>
      </w:r>
    </w:p>
    <w:p w14:paraId="053EEE73" w14:textId="103E5015" w:rsidR="00645C37" w:rsidRPr="00B85B10" w:rsidRDefault="00645C37" w:rsidP="00645C37">
      <w:pPr>
        <w:pStyle w:val="Proposal"/>
      </w:pPr>
      <w:bookmarkStart w:id="86" w:name="_Toc477945586"/>
      <w:bookmarkStart w:id="87" w:name="_Toc477945827"/>
      <w:bookmarkStart w:id="88" w:name="_Toc477956378"/>
      <w:bookmarkStart w:id="89" w:name="_Toc477956745"/>
      <w:bookmarkStart w:id="90" w:name="_Toc478121973"/>
      <w:bookmarkStart w:id="91" w:name="_Toc478163247"/>
      <w:r>
        <w:t xml:space="preserve">The </w:t>
      </w:r>
      <w:r w:rsidR="00EA1702">
        <w:rPr>
          <w:lang w:val="en-US"/>
        </w:rPr>
        <w:t xml:space="preserve">UE </w:t>
      </w:r>
      <w:r>
        <w:rPr>
          <w:lang w:val="en-US"/>
        </w:rPr>
        <w:t xml:space="preserve">access category configuration is valid until </w:t>
      </w:r>
      <w:r w:rsidR="00782362">
        <w:rPr>
          <w:lang w:val="en-US"/>
        </w:rPr>
        <w:t xml:space="preserve">an update is </w:t>
      </w:r>
      <w:proofErr w:type="spellStart"/>
      <w:r w:rsidR="00782362">
        <w:rPr>
          <w:lang w:val="en-US"/>
        </w:rPr>
        <w:t>initated</w:t>
      </w:r>
      <w:proofErr w:type="spellEnd"/>
      <w:r w:rsidR="00782362">
        <w:rPr>
          <w:lang w:val="en-US"/>
        </w:rPr>
        <w:t xml:space="preserve"> by the Core Network</w:t>
      </w:r>
      <w:bookmarkEnd w:id="86"/>
      <w:bookmarkEnd w:id="87"/>
      <w:bookmarkEnd w:id="88"/>
      <w:bookmarkEnd w:id="89"/>
      <w:bookmarkEnd w:id="90"/>
      <w:bookmarkEnd w:id="91"/>
    </w:p>
    <w:p w14:paraId="0410B7A7" w14:textId="7E71939A" w:rsidR="00645C37" w:rsidRPr="00FE2A3F" w:rsidRDefault="00645C37" w:rsidP="00645C37">
      <w:r>
        <w:rPr>
          <w:lang w:val="en-US"/>
        </w:rPr>
        <w:t>We can</w:t>
      </w:r>
      <w:r w:rsidR="00FE727F">
        <w:rPr>
          <w:lang w:val="en-US"/>
        </w:rPr>
        <w:t xml:space="preserve"> also</w:t>
      </w:r>
      <w:r>
        <w:rPr>
          <w:lang w:val="en-US"/>
        </w:rPr>
        <w:t xml:space="preserve"> make the following observation</w:t>
      </w:r>
      <w:r w:rsidR="00FE727F">
        <w:rPr>
          <w:lang w:val="en-US"/>
        </w:rPr>
        <w:t>:</w:t>
      </w:r>
    </w:p>
    <w:p w14:paraId="04726B22" w14:textId="698FA2BA" w:rsidR="00FE727F" w:rsidRDefault="00FE727F" w:rsidP="00645C37">
      <w:pPr>
        <w:pStyle w:val="Observation"/>
      </w:pPr>
      <w:bookmarkStart w:id="92" w:name="_Toc478121998"/>
      <w:bookmarkStart w:id="93" w:name="_Toc473548533"/>
      <w:bookmarkStart w:id="94" w:name="_Toc473792061"/>
      <w:bookmarkStart w:id="95" w:name="_Toc473793990"/>
      <w:bookmarkStart w:id="96" w:name="_Toc473794333"/>
      <w:bookmarkStart w:id="97" w:name="_Toc473875466"/>
      <w:bookmarkStart w:id="98" w:name="_Toc477945577"/>
      <w:bookmarkStart w:id="99" w:name="_Toc477945829"/>
      <w:bookmarkStart w:id="100" w:name="_Toc477956366"/>
      <w:bookmarkStart w:id="101" w:name="_Toc478163249"/>
      <w:r>
        <w:t>There may be occasions, e.g., prior to attach or registration procedures, when the UE has not received configurations of access categories from the core network.</w:t>
      </w:r>
      <w:bookmarkEnd w:id="92"/>
      <w:bookmarkEnd w:id="101"/>
      <w:r>
        <w:t xml:space="preserve"> </w:t>
      </w:r>
    </w:p>
    <w:p w14:paraId="22090753" w14:textId="2BCF2508" w:rsidR="00B85B10" w:rsidRDefault="00FE727F" w:rsidP="00CF3411">
      <w:pPr>
        <w:pStyle w:val="BodyText"/>
      </w:pPr>
      <w:r>
        <w:t xml:space="preserve">In such situations, a (minimum) default configuration of access control categories could apply. </w:t>
      </w:r>
      <w:bookmarkEnd w:id="93"/>
      <w:bookmarkEnd w:id="94"/>
      <w:bookmarkEnd w:id="95"/>
      <w:bookmarkEnd w:id="96"/>
      <w:bookmarkEnd w:id="97"/>
      <w:bookmarkEnd w:id="98"/>
      <w:bookmarkEnd w:id="99"/>
      <w:bookmarkEnd w:id="100"/>
      <w:r w:rsidR="00645C37">
        <w:t>This</w:t>
      </w:r>
      <w:r w:rsidR="00B85B10">
        <w:t xml:space="preserve"> default set of mapping rules </w:t>
      </w:r>
      <w:r>
        <w:t>should apply e.g., at initial attach</w:t>
      </w:r>
      <w:r w:rsidR="00645C37">
        <w:t>.</w:t>
      </w:r>
    </w:p>
    <w:p w14:paraId="1FBD3956" w14:textId="3190F99C" w:rsidR="00645C37" w:rsidRPr="00645C37" w:rsidRDefault="00645C37" w:rsidP="00B85B10">
      <w:pPr>
        <w:pStyle w:val="Proposal"/>
      </w:pPr>
      <w:bookmarkStart w:id="102" w:name="_Toc477945587"/>
      <w:bookmarkStart w:id="103" w:name="_Toc477945828"/>
      <w:bookmarkStart w:id="104" w:name="_Toc477956379"/>
      <w:bookmarkStart w:id="105" w:name="_Toc477956746"/>
      <w:bookmarkStart w:id="106" w:name="_Toc478121974"/>
      <w:bookmarkStart w:id="107" w:name="_Toc478163248"/>
      <w:r>
        <w:t>A default</w:t>
      </w:r>
      <w:r>
        <w:rPr>
          <w:lang w:val="en-US"/>
        </w:rPr>
        <w:t xml:space="preserve"> </w:t>
      </w:r>
      <w:r>
        <w:rPr>
          <w:lang w:val="en-US"/>
        </w:rPr>
        <w:t>access category configuration</w:t>
      </w:r>
      <w:r w:rsidR="008718A5">
        <w:rPr>
          <w:lang w:val="en-US"/>
        </w:rPr>
        <w:t xml:space="preserve"> should apply when the</w:t>
      </w:r>
      <w:r>
        <w:rPr>
          <w:lang w:val="en-US"/>
        </w:rPr>
        <w:t xml:space="preserve"> UE </w:t>
      </w:r>
      <w:r w:rsidR="008718A5">
        <w:rPr>
          <w:lang w:val="en-US"/>
        </w:rPr>
        <w:t xml:space="preserve">has not received an </w:t>
      </w:r>
      <w:r>
        <w:rPr>
          <w:lang w:val="en-US"/>
        </w:rPr>
        <w:t>access category configuration</w:t>
      </w:r>
      <w:r w:rsidR="008718A5">
        <w:rPr>
          <w:lang w:val="en-US"/>
        </w:rPr>
        <w:t xml:space="preserve"> from the Core Network.</w:t>
      </w:r>
      <w:bookmarkEnd w:id="102"/>
      <w:bookmarkEnd w:id="103"/>
      <w:bookmarkEnd w:id="104"/>
      <w:bookmarkEnd w:id="105"/>
      <w:bookmarkEnd w:id="106"/>
      <w:bookmarkEnd w:id="107"/>
    </w:p>
    <w:p w14:paraId="4F3C1114" w14:textId="77777777" w:rsidR="00C01F33" w:rsidRPr="00CE0424" w:rsidRDefault="00C01F33" w:rsidP="00CE0424">
      <w:pPr>
        <w:pStyle w:val="Heading1"/>
      </w:pPr>
      <w:r w:rsidRPr="00CE0424">
        <w:t>Conclusion</w:t>
      </w:r>
    </w:p>
    <w:p w14:paraId="066BDABF" w14:textId="26E38E05" w:rsidR="008E065E" w:rsidRDefault="00D93CE6" w:rsidP="00311702">
      <w:r>
        <w:t>In this paper</w:t>
      </w:r>
      <w:r>
        <w:t xml:space="preserve">, we have presented a framework for unified access control, using a single set of </w:t>
      </w:r>
      <w:r w:rsidR="00C0115A">
        <w:t>access categor</w:t>
      </w:r>
      <w:r>
        <w:t xml:space="preserve">ies, which also keeps clear separation between the mapping of events onto </w:t>
      </w:r>
      <w:r w:rsidR="00C0115A">
        <w:t>access categor</w:t>
      </w:r>
      <w:r>
        <w:t>ies</w:t>
      </w:r>
      <w:r w:rsidR="008E065E">
        <w:t xml:space="preserve"> </w:t>
      </w:r>
      <w:r>
        <w:t>and the access bar</w:t>
      </w:r>
      <w:r w:rsidR="009E272C">
        <w:t>r</w:t>
      </w:r>
      <w:r>
        <w:t>ing itself.</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Pr="00CF3411">
        <w:rPr>
          <w:b w:val="0"/>
          <w:highlight w:val="cyan"/>
        </w:rPr>
      </w:r>
      <w:r w:rsidR="00CF3411">
        <w:rPr>
          <w:b w:val="0"/>
          <w:highlight w:val="cyan"/>
        </w:rPr>
        <w:instrText xml:space="preserve"> \* MERGEFORMAT </w:instrText>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7EE982F0" w14:textId="77777777" w:rsidR="00CF3411" w:rsidRPr="00CF341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F3411">
        <w:t>Observation 1</w:t>
      </w:r>
      <w:r w:rsidR="00CF3411" w:rsidRPr="00CF3411">
        <w:rPr>
          <w:rFonts w:asciiTheme="minorHAnsi" w:eastAsiaTheme="minorEastAsia" w:hAnsiTheme="minorHAnsi" w:cstheme="minorBidi"/>
          <w:b w:val="0"/>
          <w:sz w:val="22"/>
          <w:lang w:eastAsia="sv-SE"/>
        </w:rPr>
        <w:tab/>
      </w:r>
      <w:r w:rsidR="00CF3411">
        <w:t>There may be occasions, e.g., prior to attach or registration procedures, when the UE has not received configurations of access categories from the core network.</w:t>
      </w:r>
    </w:p>
    <w:p w14:paraId="7A6258C7" w14:textId="59391BBA"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t xml:space="preserve">Based on the discussion in section </w:t>
      </w:r>
      <w:r w:rsidRPr="00CF3411">
        <w:rPr>
          <w:b w:val="0"/>
          <w:highlight w:val="cyan"/>
        </w:rPr>
        <w:fldChar w:fldCharType="begin"/>
      </w:r>
      <w:r w:rsidRPr="00CF3411">
        <w:rPr>
          <w:b w:val="0"/>
        </w:rPr>
        <w:instrText xml:space="preserve"> REF _Ref178064866 \r \h </w:instrText>
      </w:r>
      <w:r w:rsidRPr="00CF3411">
        <w:rPr>
          <w:b w:val="0"/>
          <w:highlight w:val="cyan"/>
        </w:rPr>
      </w:r>
      <w:r w:rsidR="00CF3411">
        <w:rPr>
          <w:b w:val="0"/>
          <w:highlight w:val="cyan"/>
        </w:rPr>
        <w:instrText xml:space="preserve"> \* MERGEFORMAT </w:instrText>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73F78570" w14:textId="77777777" w:rsidR="00CF3411" w:rsidRPr="00CF341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F3411">
        <w:t>Proposal 1</w:t>
      </w:r>
      <w:r w:rsidR="00CF3411" w:rsidRPr="00CF3411">
        <w:rPr>
          <w:rFonts w:asciiTheme="minorHAnsi" w:eastAsiaTheme="minorEastAsia" w:hAnsiTheme="minorHAnsi" w:cstheme="minorBidi"/>
          <w:b w:val="0"/>
          <w:sz w:val="22"/>
          <w:lang w:eastAsia="sv-SE"/>
        </w:rPr>
        <w:tab/>
      </w:r>
      <w:r w:rsidR="00CF3411">
        <w:t>For access control, there is a single set of access categories used by the UE to perform a barring check, controlled by the network.</w:t>
      </w:r>
    </w:p>
    <w:p w14:paraId="79C70A3A" w14:textId="77777777" w:rsidR="00CF3411" w:rsidRPr="00CF3411" w:rsidRDefault="00CF3411">
      <w:pPr>
        <w:pStyle w:val="TOC1"/>
        <w:rPr>
          <w:rFonts w:asciiTheme="minorHAnsi" w:eastAsiaTheme="minorEastAsia" w:hAnsiTheme="minorHAnsi" w:cstheme="minorBidi"/>
          <w:b w:val="0"/>
          <w:sz w:val="22"/>
          <w:lang w:eastAsia="sv-SE"/>
        </w:rPr>
      </w:pPr>
      <w:r>
        <w:t>Proposal 2</w:t>
      </w:r>
      <w:r w:rsidRPr="00CF3411">
        <w:rPr>
          <w:rFonts w:asciiTheme="minorHAnsi" w:eastAsiaTheme="minorEastAsia" w:hAnsiTheme="minorHAnsi" w:cstheme="minorBidi"/>
          <w:b w:val="0"/>
          <w:sz w:val="22"/>
          <w:lang w:eastAsia="sv-SE"/>
        </w:rPr>
        <w:tab/>
      </w:r>
      <w:r>
        <w:t>Consider access categories similar to ACDC as input to a single, generic access control mechanism to control overload.</w:t>
      </w:r>
    </w:p>
    <w:p w14:paraId="63E04CAD" w14:textId="77777777" w:rsidR="00CF3411" w:rsidRPr="00CF3411" w:rsidRDefault="00CF3411">
      <w:pPr>
        <w:pStyle w:val="TOC1"/>
        <w:rPr>
          <w:rFonts w:asciiTheme="minorHAnsi" w:eastAsiaTheme="minorEastAsia" w:hAnsiTheme="minorHAnsi" w:cstheme="minorBidi"/>
          <w:b w:val="0"/>
          <w:sz w:val="22"/>
          <w:lang w:eastAsia="sv-SE"/>
        </w:rPr>
      </w:pPr>
      <w:r>
        <w:t>Proposal 3</w:t>
      </w:r>
      <w:r w:rsidRPr="00CF3411">
        <w:rPr>
          <w:rFonts w:asciiTheme="minorHAnsi" w:eastAsiaTheme="minorEastAsia" w:hAnsiTheme="minorHAnsi" w:cstheme="minorBidi"/>
          <w:b w:val="0"/>
          <w:sz w:val="22"/>
          <w:lang w:eastAsia="sv-SE"/>
        </w:rPr>
        <w:tab/>
      </w:r>
      <w:r>
        <w:t>The configuration of access categories in the UE is performed by the core network using NAS signalling</w:t>
      </w:r>
    </w:p>
    <w:p w14:paraId="2EEA818F" w14:textId="77777777" w:rsidR="00CF3411" w:rsidRPr="00CF3411" w:rsidRDefault="00CF3411">
      <w:pPr>
        <w:pStyle w:val="TOC1"/>
        <w:rPr>
          <w:rFonts w:asciiTheme="minorHAnsi" w:eastAsiaTheme="minorEastAsia" w:hAnsiTheme="minorHAnsi" w:cstheme="minorBidi"/>
          <w:b w:val="0"/>
          <w:sz w:val="22"/>
          <w:lang w:eastAsia="sv-SE"/>
        </w:rPr>
      </w:pPr>
      <w:r>
        <w:t>Proposal 4</w:t>
      </w:r>
      <w:r w:rsidRPr="00CF3411">
        <w:rPr>
          <w:rFonts w:asciiTheme="minorHAnsi" w:eastAsiaTheme="minorEastAsia" w:hAnsiTheme="minorHAnsi" w:cstheme="minorBidi"/>
          <w:b w:val="0"/>
          <w:sz w:val="22"/>
          <w:lang w:eastAsia="sv-SE"/>
        </w:rPr>
        <w:tab/>
      </w:r>
      <w:r>
        <w:t>For accesses triggered by upper layers (NAS), determination of which access category to use is made by the NAS layer</w:t>
      </w:r>
    </w:p>
    <w:p w14:paraId="75791653" w14:textId="77777777" w:rsidR="00CF3411" w:rsidRPr="00CF3411" w:rsidRDefault="00CF3411">
      <w:pPr>
        <w:pStyle w:val="TOC1"/>
        <w:rPr>
          <w:rFonts w:asciiTheme="minorHAnsi" w:eastAsiaTheme="minorEastAsia" w:hAnsiTheme="minorHAnsi" w:cstheme="minorBidi"/>
          <w:b w:val="0"/>
          <w:sz w:val="22"/>
          <w:lang w:eastAsia="sv-SE"/>
        </w:rPr>
      </w:pPr>
      <w:r>
        <w:t>Proposal 5</w:t>
      </w:r>
      <w:r w:rsidRPr="00CF3411">
        <w:rPr>
          <w:rFonts w:asciiTheme="minorHAnsi" w:eastAsiaTheme="minorEastAsia" w:hAnsiTheme="minorHAnsi" w:cstheme="minorBidi"/>
          <w:b w:val="0"/>
          <w:sz w:val="22"/>
          <w:lang w:eastAsia="sv-SE"/>
        </w:rPr>
        <w:tab/>
      </w:r>
      <w:r>
        <w:t>Indication of access barring information  is performed in the RRC layer.</w:t>
      </w:r>
    </w:p>
    <w:p w14:paraId="415A6404" w14:textId="77777777" w:rsidR="00CF3411" w:rsidRPr="00CF3411" w:rsidRDefault="00CF3411">
      <w:pPr>
        <w:pStyle w:val="TOC1"/>
        <w:rPr>
          <w:rFonts w:asciiTheme="minorHAnsi" w:eastAsiaTheme="minorEastAsia" w:hAnsiTheme="minorHAnsi" w:cstheme="minorBidi"/>
          <w:b w:val="0"/>
          <w:sz w:val="22"/>
          <w:lang w:eastAsia="sv-SE"/>
        </w:rPr>
      </w:pPr>
      <w:r>
        <w:t>Proposal 6</w:t>
      </w:r>
      <w:r w:rsidRPr="00CF3411">
        <w:rPr>
          <w:rFonts w:asciiTheme="minorHAnsi" w:eastAsiaTheme="minorEastAsia" w:hAnsiTheme="minorHAnsi" w:cstheme="minorBidi"/>
          <w:b w:val="0"/>
          <w:sz w:val="22"/>
          <w:lang w:eastAsia="sv-SE"/>
        </w:rPr>
        <w:tab/>
      </w:r>
      <w:r>
        <w:t>The signalling of access barring information should be part of the minimum system information.</w:t>
      </w:r>
    </w:p>
    <w:p w14:paraId="43BBBCA7" w14:textId="77777777" w:rsidR="00CF3411" w:rsidRPr="00CF3411" w:rsidRDefault="00CF3411">
      <w:pPr>
        <w:pStyle w:val="TOC1"/>
        <w:rPr>
          <w:rFonts w:asciiTheme="minorHAnsi" w:eastAsiaTheme="minorEastAsia" w:hAnsiTheme="minorHAnsi" w:cstheme="minorBidi"/>
          <w:b w:val="0"/>
          <w:sz w:val="22"/>
          <w:lang w:eastAsia="sv-SE"/>
        </w:rPr>
      </w:pPr>
      <w:r>
        <w:t>Proposal 7</w:t>
      </w:r>
      <w:r w:rsidRPr="00CF3411">
        <w:rPr>
          <w:rFonts w:asciiTheme="minorHAnsi" w:eastAsiaTheme="minorEastAsia" w:hAnsiTheme="minorHAnsi" w:cstheme="minorBidi"/>
          <w:b w:val="0"/>
          <w:sz w:val="22"/>
          <w:lang w:eastAsia="sv-SE"/>
        </w:rPr>
        <w:tab/>
      </w:r>
      <w:r>
        <w:t>Access control barring check is performed by the RRC layer in the UE.</w:t>
      </w:r>
    </w:p>
    <w:p w14:paraId="14412C49" w14:textId="77777777" w:rsidR="00CF3411" w:rsidRPr="00CF3411" w:rsidRDefault="00CF3411">
      <w:pPr>
        <w:pStyle w:val="TOC1"/>
        <w:rPr>
          <w:rFonts w:asciiTheme="minorHAnsi" w:eastAsiaTheme="minorEastAsia" w:hAnsiTheme="minorHAnsi" w:cstheme="minorBidi"/>
          <w:b w:val="0"/>
          <w:sz w:val="22"/>
          <w:lang w:eastAsia="sv-SE"/>
        </w:rPr>
      </w:pPr>
      <w:r>
        <w:t>Proposal 8</w:t>
      </w:r>
      <w:r w:rsidRPr="00CF3411">
        <w:rPr>
          <w:rFonts w:asciiTheme="minorHAnsi" w:eastAsiaTheme="minorEastAsia" w:hAnsiTheme="minorHAnsi" w:cstheme="minorBidi"/>
          <w:b w:val="0"/>
          <w:sz w:val="22"/>
          <w:lang w:eastAsia="sv-SE"/>
        </w:rPr>
        <w:tab/>
      </w:r>
      <w:r>
        <w:t xml:space="preserve">The </w:t>
      </w:r>
      <w:r w:rsidRPr="00493794">
        <w:t>UE access category configuration is valid until an update is initated by the Core Network</w:t>
      </w:r>
    </w:p>
    <w:p w14:paraId="234CA94A" w14:textId="77777777" w:rsidR="00CF3411" w:rsidRPr="00CF3411" w:rsidRDefault="00CF3411">
      <w:pPr>
        <w:pStyle w:val="TOC1"/>
        <w:rPr>
          <w:rFonts w:asciiTheme="minorHAnsi" w:eastAsiaTheme="minorEastAsia" w:hAnsiTheme="minorHAnsi" w:cstheme="minorBidi"/>
          <w:b w:val="0"/>
          <w:sz w:val="22"/>
          <w:lang w:eastAsia="sv-SE"/>
        </w:rPr>
      </w:pPr>
      <w:r>
        <w:t>Proposal 9</w:t>
      </w:r>
      <w:r w:rsidRPr="00CF3411">
        <w:rPr>
          <w:rFonts w:asciiTheme="minorHAnsi" w:eastAsiaTheme="minorEastAsia" w:hAnsiTheme="minorHAnsi" w:cstheme="minorBidi"/>
          <w:b w:val="0"/>
          <w:sz w:val="22"/>
          <w:lang w:eastAsia="sv-SE"/>
        </w:rPr>
        <w:tab/>
      </w:r>
      <w:r>
        <w:t>A default</w:t>
      </w:r>
      <w:r w:rsidRPr="00493794">
        <w:t xml:space="preserve"> access category configuration should apply when the UE has not received an access category configuration from the Core Network.</w:t>
      </w:r>
    </w:p>
    <w:p w14:paraId="397305DF" w14:textId="32B20F08"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108" w:name="_In-sequence_SDU_delivery"/>
      <w:bookmarkEnd w:id="108"/>
      <w:r w:rsidRPr="00CE0424">
        <w:lastRenderedPageBreak/>
        <w:t>References</w:t>
      </w:r>
    </w:p>
    <w:p w14:paraId="5BFB3C07" w14:textId="554A23D9" w:rsidR="005F3025" w:rsidRPr="00CE0424" w:rsidRDefault="008016C3" w:rsidP="00311702">
      <w:pPr>
        <w:pStyle w:val="Reference"/>
      </w:pPr>
      <w:bookmarkStart w:id="109" w:name="_Ref174151459"/>
      <w:bookmarkStart w:id="110" w:name="_Ref189809556"/>
      <w:r>
        <w:t>R2-1700397, Access Control for NR, Ericsson, RAN2 NR-AH, Spokane, January 17-19, 2017</w:t>
      </w:r>
    </w:p>
    <w:bookmarkEnd w:id="109"/>
    <w:bookmarkEnd w:id="110"/>
    <w:p w14:paraId="7B9454D3"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D27E5" w14:textId="77777777" w:rsidR="007C3225" w:rsidRDefault="007C3225">
      <w:r>
        <w:separator/>
      </w:r>
    </w:p>
  </w:endnote>
  <w:endnote w:type="continuationSeparator" w:id="0">
    <w:p w14:paraId="1C093A4E" w14:textId="77777777" w:rsidR="007C3225" w:rsidRDefault="007C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5C574FEB" w:rsidR="00835E96" w:rsidRDefault="00835E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341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341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E818E" w14:textId="77777777" w:rsidR="007C3225" w:rsidRDefault="007C3225">
      <w:r>
        <w:separator/>
      </w:r>
    </w:p>
  </w:footnote>
  <w:footnote w:type="continuationSeparator" w:id="0">
    <w:p w14:paraId="46F5E583" w14:textId="77777777" w:rsidR="007C3225" w:rsidRDefault="007C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835E96" w:rsidRDefault="00835E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40"/>
    <w:rsid w:val="000C165A"/>
    <w:rsid w:val="000C2E19"/>
    <w:rsid w:val="000D0D07"/>
    <w:rsid w:val="000D4797"/>
    <w:rsid w:val="000D5A4F"/>
    <w:rsid w:val="000E0527"/>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163"/>
    <w:rsid w:val="002E17F2"/>
    <w:rsid w:val="002E36F4"/>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2225"/>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72505"/>
    <w:rsid w:val="00580202"/>
    <w:rsid w:val="00582809"/>
    <w:rsid w:val="0058798C"/>
    <w:rsid w:val="005900FA"/>
    <w:rsid w:val="005935A4"/>
    <w:rsid w:val="005948C2"/>
    <w:rsid w:val="00595DCA"/>
    <w:rsid w:val="0059779B"/>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55F2"/>
    <w:rsid w:val="00776971"/>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34B7"/>
    <w:rsid w:val="00835E96"/>
    <w:rsid w:val="008376AC"/>
    <w:rsid w:val="00841608"/>
    <w:rsid w:val="008444E8"/>
    <w:rsid w:val="00844E80"/>
    <w:rsid w:val="00846FE7"/>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C41"/>
    <w:rsid w:val="00B62AAA"/>
    <w:rsid w:val="00B62DBC"/>
    <w:rsid w:val="00B63D40"/>
    <w:rsid w:val="00B664C7"/>
    <w:rsid w:val="00B739F6"/>
    <w:rsid w:val="00B81A6C"/>
    <w:rsid w:val="00B85B10"/>
    <w:rsid w:val="00B85DE5"/>
    <w:rsid w:val="00B90F73"/>
    <w:rsid w:val="00B93B59"/>
    <w:rsid w:val="00B9406A"/>
    <w:rsid w:val="00BA2280"/>
    <w:rsid w:val="00BA2A08"/>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15A"/>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2ED1"/>
    <w:rsid w:val="00CD337B"/>
    <w:rsid w:val="00CE0424"/>
    <w:rsid w:val="00CE7561"/>
    <w:rsid w:val="00CF1354"/>
    <w:rsid w:val="00CF3411"/>
    <w:rsid w:val="00CF3B1F"/>
    <w:rsid w:val="00CF3BF6"/>
    <w:rsid w:val="00CF625B"/>
    <w:rsid w:val="00CF687E"/>
    <w:rsid w:val="00D0349B"/>
    <w:rsid w:val="00D04434"/>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15E0"/>
    <w:rsid w:val="00DF37A0"/>
    <w:rsid w:val="00DF5924"/>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1702"/>
    <w:rsid w:val="00EA7A41"/>
    <w:rsid w:val="00EB077B"/>
    <w:rsid w:val="00EB4EA2"/>
    <w:rsid w:val="00EC27C6"/>
    <w:rsid w:val="00EC4207"/>
    <w:rsid w:val="00EC5653"/>
    <w:rsid w:val="00EC60B5"/>
    <w:rsid w:val="00EC71CE"/>
    <w:rsid w:val="00ED1006"/>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A2E09"/>
    <w:rsid w:val="00FB4C80"/>
    <w:rsid w:val="00FB6A6A"/>
    <w:rsid w:val="00FC4AD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5FE2280-55D0-40F0-BD9C-B391166B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D5A4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D5A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D5A4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D5A4F"/>
    <w:pPr>
      <w:numPr>
        <w:ilvl w:val="2"/>
      </w:numPr>
      <w:spacing w:before="120"/>
      <w:outlineLvl w:val="2"/>
    </w:pPr>
    <w:rPr>
      <w:sz w:val="28"/>
      <w:szCs w:val="28"/>
    </w:rPr>
  </w:style>
  <w:style w:type="paragraph" w:styleId="Heading4">
    <w:name w:val="heading 4"/>
    <w:basedOn w:val="Heading3"/>
    <w:next w:val="Normal"/>
    <w:qFormat/>
    <w:rsid w:val="000D5A4F"/>
    <w:pPr>
      <w:numPr>
        <w:ilvl w:val="3"/>
      </w:numPr>
      <w:outlineLvl w:val="3"/>
    </w:pPr>
    <w:rPr>
      <w:sz w:val="24"/>
      <w:szCs w:val="24"/>
    </w:rPr>
  </w:style>
  <w:style w:type="paragraph" w:styleId="Heading5">
    <w:name w:val="heading 5"/>
    <w:basedOn w:val="Heading4"/>
    <w:next w:val="Normal"/>
    <w:qFormat/>
    <w:rsid w:val="000D5A4F"/>
    <w:pPr>
      <w:numPr>
        <w:ilvl w:val="4"/>
      </w:numPr>
      <w:outlineLvl w:val="4"/>
    </w:pPr>
    <w:rPr>
      <w:sz w:val="22"/>
      <w:szCs w:val="22"/>
    </w:rPr>
  </w:style>
  <w:style w:type="paragraph" w:styleId="Heading6">
    <w:name w:val="heading 6"/>
    <w:basedOn w:val="Normal"/>
    <w:next w:val="Normal"/>
    <w:qFormat/>
    <w:rsid w:val="000D5A4F"/>
    <w:pPr>
      <w:keepNext/>
      <w:keepLines/>
      <w:numPr>
        <w:ilvl w:val="5"/>
        <w:numId w:val="1"/>
      </w:numPr>
      <w:spacing w:before="120"/>
      <w:outlineLvl w:val="5"/>
    </w:pPr>
    <w:rPr>
      <w:rFonts w:cs="Arial"/>
    </w:rPr>
  </w:style>
  <w:style w:type="paragraph" w:styleId="Heading7">
    <w:name w:val="heading 7"/>
    <w:basedOn w:val="Normal"/>
    <w:next w:val="Normal"/>
    <w:qFormat/>
    <w:rsid w:val="000D5A4F"/>
    <w:pPr>
      <w:keepNext/>
      <w:keepLines/>
      <w:numPr>
        <w:ilvl w:val="6"/>
        <w:numId w:val="1"/>
      </w:numPr>
      <w:spacing w:before="120"/>
      <w:outlineLvl w:val="6"/>
    </w:pPr>
    <w:rPr>
      <w:rFonts w:cs="Arial"/>
    </w:rPr>
  </w:style>
  <w:style w:type="paragraph" w:styleId="Heading8">
    <w:name w:val="heading 8"/>
    <w:basedOn w:val="Heading7"/>
    <w:next w:val="Normal"/>
    <w:qFormat/>
    <w:rsid w:val="000D5A4F"/>
    <w:pPr>
      <w:numPr>
        <w:ilvl w:val="7"/>
      </w:numPr>
      <w:outlineLvl w:val="7"/>
    </w:pPr>
  </w:style>
  <w:style w:type="paragraph" w:styleId="Heading9">
    <w:name w:val="heading 9"/>
    <w:basedOn w:val="Heading8"/>
    <w:next w:val="Normal"/>
    <w:qFormat/>
    <w:rsid w:val="000D5A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5A4F"/>
    <w:pPr>
      <w:spacing w:before="180"/>
      <w:ind w:left="2693" w:hanging="2693"/>
    </w:pPr>
    <w:rPr>
      <w:b w:val="0"/>
      <w:bCs/>
    </w:rPr>
  </w:style>
  <w:style w:type="paragraph" w:styleId="TOC1">
    <w:name w:val="toc 1"/>
    <w:aliases w:val="Observation TOC2"/>
    <w:uiPriority w:val="39"/>
    <w:rsid w:val="000D5A4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D5A4F"/>
    <w:pPr>
      <w:keepNext/>
      <w:keepLines/>
      <w:spacing w:before="180"/>
      <w:jc w:val="center"/>
    </w:pPr>
  </w:style>
  <w:style w:type="paragraph" w:styleId="Caption">
    <w:name w:val="caption"/>
    <w:basedOn w:val="Normal"/>
    <w:next w:val="Normal"/>
    <w:qFormat/>
    <w:rsid w:val="000D5A4F"/>
    <w:pPr>
      <w:spacing w:after="240"/>
      <w:jc w:val="center"/>
    </w:pPr>
    <w:rPr>
      <w:b/>
      <w:bCs/>
    </w:rPr>
  </w:style>
  <w:style w:type="paragraph" w:styleId="TOC5">
    <w:name w:val="toc 5"/>
    <w:aliases w:val="Observation TOC"/>
    <w:basedOn w:val="TOC4"/>
    <w:semiHidden/>
    <w:rsid w:val="000D5A4F"/>
    <w:pPr>
      <w:tabs>
        <w:tab w:val="right" w:pos="1701"/>
      </w:tabs>
      <w:ind w:left="1701" w:hanging="1701"/>
    </w:pPr>
  </w:style>
  <w:style w:type="paragraph" w:styleId="TOC4">
    <w:name w:val="toc 4"/>
    <w:basedOn w:val="TOC3"/>
    <w:semiHidden/>
    <w:rsid w:val="000D5A4F"/>
    <w:pPr>
      <w:ind w:left="1418" w:hanging="1418"/>
    </w:pPr>
  </w:style>
  <w:style w:type="paragraph" w:styleId="TOC3">
    <w:name w:val="toc 3"/>
    <w:basedOn w:val="TOC2"/>
    <w:semiHidden/>
    <w:rsid w:val="000D5A4F"/>
    <w:pPr>
      <w:ind w:left="1134" w:hanging="1134"/>
    </w:pPr>
  </w:style>
  <w:style w:type="paragraph" w:styleId="TOC2">
    <w:name w:val="toc 2"/>
    <w:basedOn w:val="TOC1"/>
    <w:semiHidden/>
    <w:rsid w:val="000D5A4F"/>
    <w:pPr>
      <w:keepNext w:val="0"/>
      <w:spacing w:before="0"/>
      <w:ind w:left="851" w:hanging="851"/>
    </w:pPr>
    <w:rPr>
      <w:szCs w:val="20"/>
    </w:rPr>
  </w:style>
  <w:style w:type="paragraph" w:styleId="Index2">
    <w:name w:val="index 2"/>
    <w:basedOn w:val="Index1"/>
    <w:semiHidden/>
    <w:rsid w:val="000D5A4F"/>
    <w:pPr>
      <w:ind w:left="284"/>
    </w:pPr>
  </w:style>
  <w:style w:type="paragraph" w:styleId="Index1">
    <w:name w:val="index 1"/>
    <w:basedOn w:val="Normal"/>
    <w:semiHidden/>
    <w:rsid w:val="000D5A4F"/>
    <w:pPr>
      <w:keepLines/>
      <w:spacing w:after="0"/>
    </w:pPr>
  </w:style>
  <w:style w:type="paragraph" w:styleId="DocumentMap">
    <w:name w:val="Document Map"/>
    <w:basedOn w:val="Normal"/>
    <w:semiHidden/>
    <w:rsid w:val="000D5A4F"/>
    <w:pPr>
      <w:shd w:val="clear" w:color="auto" w:fill="000080"/>
    </w:pPr>
    <w:rPr>
      <w:rFonts w:ascii="Tahoma" w:hAnsi="Tahoma" w:cs="Tahoma"/>
    </w:rPr>
  </w:style>
  <w:style w:type="paragraph" w:styleId="ListNumber2">
    <w:name w:val="List Number 2"/>
    <w:basedOn w:val="ListNumber"/>
    <w:rsid w:val="000D5A4F"/>
    <w:pPr>
      <w:ind w:left="851"/>
    </w:pPr>
  </w:style>
  <w:style w:type="paragraph" w:styleId="ListNumber">
    <w:name w:val="List Number"/>
    <w:basedOn w:val="List"/>
    <w:rsid w:val="000D5A4F"/>
  </w:style>
  <w:style w:type="paragraph" w:styleId="List">
    <w:name w:val="List"/>
    <w:basedOn w:val="Normal"/>
    <w:rsid w:val="000D5A4F"/>
    <w:pPr>
      <w:ind w:left="568" w:hanging="284"/>
    </w:pPr>
  </w:style>
  <w:style w:type="paragraph" w:styleId="Header">
    <w:name w:val="header"/>
    <w:rsid w:val="000D5A4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D5A4F"/>
    <w:rPr>
      <w:b/>
      <w:bCs/>
      <w:position w:val="6"/>
      <w:sz w:val="16"/>
      <w:szCs w:val="16"/>
    </w:rPr>
  </w:style>
  <w:style w:type="paragraph" w:styleId="FootnoteText">
    <w:name w:val="footnote text"/>
    <w:basedOn w:val="Normal"/>
    <w:semiHidden/>
    <w:rsid w:val="000D5A4F"/>
    <w:pPr>
      <w:keepLines/>
      <w:spacing w:after="0"/>
      <w:ind w:left="454" w:hanging="454"/>
    </w:pPr>
    <w:rPr>
      <w:sz w:val="16"/>
      <w:szCs w:val="16"/>
    </w:rPr>
  </w:style>
  <w:style w:type="paragraph" w:customStyle="1" w:styleId="3GPPHeader">
    <w:name w:val="3GPP_Header"/>
    <w:basedOn w:val="Normal"/>
    <w:rsid w:val="000D5A4F"/>
    <w:pPr>
      <w:tabs>
        <w:tab w:val="left" w:pos="1701"/>
        <w:tab w:val="right" w:pos="9639"/>
      </w:tabs>
      <w:spacing w:after="240"/>
    </w:pPr>
    <w:rPr>
      <w:b/>
      <w:sz w:val="24"/>
    </w:rPr>
  </w:style>
  <w:style w:type="paragraph" w:styleId="TOC9">
    <w:name w:val="toc 9"/>
    <w:basedOn w:val="TOC8"/>
    <w:semiHidden/>
    <w:rsid w:val="000D5A4F"/>
    <w:pPr>
      <w:ind w:left="1418" w:hanging="1418"/>
    </w:pPr>
  </w:style>
  <w:style w:type="paragraph" w:styleId="TOC6">
    <w:name w:val="toc 6"/>
    <w:basedOn w:val="TOC5"/>
    <w:next w:val="Normal"/>
    <w:semiHidden/>
    <w:rsid w:val="000D5A4F"/>
    <w:pPr>
      <w:ind w:left="1985" w:hanging="1985"/>
    </w:pPr>
  </w:style>
  <w:style w:type="paragraph" w:styleId="TOC7">
    <w:name w:val="toc 7"/>
    <w:basedOn w:val="TOC6"/>
    <w:next w:val="Normal"/>
    <w:semiHidden/>
    <w:rsid w:val="000D5A4F"/>
    <w:pPr>
      <w:ind w:left="2268" w:hanging="2268"/>
    </w:pPr>
  </w:style>
  <w:style w:type="paragraph" w:styleId="ListBullet2">
    <w:name w:val="List Bullet 2"/>
    <w:basedOn w:val="ListBullet"/>
    <w:rsid w:val="000D5A4F"/>
    <w:pPr>
      <w:numPr>
        <w:numId w:val="6"/>
      </w:numPr>
    </w:pPr>
  </w:style>
  <w:style w:type="paragraph" w:styleId="ListBullet">
    <w:name w:val="List Bullet"/>
    <w:basedOn w:val="BodyText"/>
    <w:rsid w:val="000D5A4F"/>
    <w:pPr>
      <w:numPr>
        <w:numId w:val="5"/>
      </w:numPr>
    </w:pPr>
  </w:style>
  <w:style w:type="paragraph" w:styleId="ListBullet3">
    <w:name w:val="List Bullet 3"/>
    <w:basedOn w:val="ListBullet2"/>
    <w:rsid w:val="000D5A4F"/>
    <w:pPr>
      <w:numPr>
        <w:numId w:val="7"/>
      </w:numPr>
    </w:pPr>
  </w:style>
  <w:style w:type="paragraph" w:customStyle="1" w:styleId="EQ">
    <w:name w:val="EQ"/>
    <w:basedOn w:val="Normal"/>
    <w:next w:val="Normal"/>
    <w:rsid w:val="000D5A4F"/>
    <w:pPr>
      <w:keepLines/>
      <w:tabs>
        <w:tab w:val="center" w:pos="4536"/>
        <w:tab w:val="right" w:pos="9072"/>
      </w:tabs>
      <w:spacing w:after="180"/>
      <w:jc w:val="left"/>
    </w:pPr>
    <w:rPr>
      <w:noProof/>
      <w:lang w:eastAsia="en-US"/>
    </w:rPr>
  </w:style>
  <w:style w:type="paragraph" w:styleId="List2">
    <w:name w:val="List 2"/>
    <w:basedOn w:val="List"/>
    <w:rsid w:val="000D5A4F"/>
    <w:pPr>
      <w:ind w:left="851"/>
    </w:pPr>
  </w:style>
  <w:style w:type="paragraph" w:styleId="List3">
    <w:name w:val="List 3"/>
    <w:basedOn w:val="List2"/>
    <w:rsid w:val="000D5A4F"/>
    <w:pPr>
      <w:ind w:left="1135"/>
    </w:pPr>
  </w:style>
  <w:style w:type="paragraph" w:styleId="List4">
    <w:name w:val="List 4"/>
    <w:basedOn w:val="List3"/>
    <w:rsid w:val="000D5A4F"/>
    <w:pPr>
      <w:ind w:left="1418"/>
    </w:pPr>
  </w:style>
  <w:style w:type="paragraph" w:styleId="List5">
    <w:name w:val="List 5"/>
    <w:basedOn w:val="List4"/>
    <w:rsid w:val="000D5A4F"/>
    <w:pPr>
      <w:ind w:left="1702"/>
    </w:pPr>
  </w:style>
  <w:style w:type="paragraph" w:customStyle="1" w:styleId="EditorsNote">
    <w:name w:val="Editor's Note"/>
    <w:basedOn w:val="Normal"/>
    <w:rsid w:val="000D5A4F"/>
    <w:pPr>
      <w:keepLines/>
      <w:spacing w:after="180"/>
      <w:ind w:left="1135" w:hanging="851"/>
      <w:jc w:val="left"/>
    </w:pPr>
    <w:rPr>
      <w:color w:val="FF0000"/>
      <w:lang w:eastAsia="en-US"/>
    </w:rPr>
  </w:style>
  <w:style w:type="paragraph" w:styleId="ListBullet4">
    <w:name w:val="List Bullet 4"/>
    <w:basedOn w:val="ListBullet3"/>
    <w:rsid w:val="000D5A4F"/>
    <w:pPr>
      <w:numPr>
        <w:numId w:val="8"/>
      </w:numPr>
    </w:pPr>
  </w:style>
  <w:style w:type="paragraph" w:styleId="ListBullet5">
    <w:name w:val="List Bullet 5"/>
    <w:basedOn w:val="ListBullet4"/>
    <w:rsid w:val="000D5A4F"/>
    <w:pPr>
      <w:numPr>
        <w:numId w:val="4"/>
      </w:numPr>
    </w:pPr>
  </w:style>
  <w:style w:type="paragraph" w:styleId="Footer">
    <w:name w:val="footer"/>
    <w:basedOn w:val="Header"/>
    <w:semiHidden/>
    <w:rsid w:val="000D5A4F"/>
    <w:pPr>
      <w:jc w:val="center"/>
    </w:pPr>
    <w:rPr>
      <w:i/>
      <w:iCs/>
    </w:rPr>
  </w:style>
  <w:style w:type="paragraph" w:customStyle="1" w:styleId="Reference">
    <w:name w:val="Reference"/>
    <w:basedOn w:val="Normal"/>
    <w:rsid w:val="000D5A4F"/>
    <w:pPr>
      <w:numPr>
        <w:numId w:val="2"/>
      </w:numPr>
    </w:pPr>
  </w:style>
  <w:style w:type="paragraph" w:styleId="BalloonText">
    <w:name w:val="Balloon Text"/>
    <w:basedOn w:val="Normal"/>
    <w:semiHidden/>
    <w:rsid w:val="000D5A4F"/>
    <w:rPr>
      <w:rFonts w:ascii="Tahoma" w:hAnsi="Tahoma" w:cs="Tahoma"/>
      <w:sz w:val="16"/>
      <w:szCs w:val="16"/>
    </w:rPr>
  </w:style>
  <w:style w:type="character" w:styleId="PageNumber">
    <w:name w:val="page number"/>
    <w:semiHidden/>
    <w:rsid w:val="000D5A4F"/>
  </w:style>
  <w:style w:type="paragraph" w:styleId="BodyText">
    <w:name w:val="Body Text"/>
    <w:basedOn w:val="Normal"/>
    <w:link w:val="BodyTextChar"/>
    <w:rsid w:val="000D5A4F"/>
  </w:style>
  <w:style w:type="character" w:styleId="Hyperlink">
    <w:name w:val="Hyperlink"/>
    <w:uiPriority w:val="99"/>
    <w:rsid w:val="000D5A4F"/>
    <w:rPr>
      <w:color w:val="0000FF"/>
      <w:u w:val="single"/>
      <w:lang w:val="en-GB"/>
    </w:rPr>
  </w:style>
  <w:style w:type="character" w:styleId="FollowedHyperlink">
    <w:name w:val="FollowedHyperlink"/>
    <w:semiHidden/>
    <w:rsid w:val="000D5A4F"/>
    <w:rPr>
      <w:color w:val="FF0000"/>
      <w:u w:val="single"/>
    </w:rPr>
  </w:style>
  <w:style w:type="character" w:styleId="CommentReference">
    <w:name w:val="annotation reference"/>
    <w:semiHidden/>
    <w:rsid w:val="000D5A4F"/>
    <w:rPr>
      <w:sz w:val="16"/>
      <w:szCs w:val="16"/>
    </w:rPr>
  </w:style>
  <w:style w:type="paragraph" w:styleId="CommentText">
    <w:name w:val="annotation text"/>
    <w:basedOn w:val="Normal"/>
    <w:semiHidden/>
    <w:rsid w:val="000D5A4F"/>
  </w:style>
  <w:style w:type="paragraph" w:styleId="CommentSubject">
    <w:name w:val="annotation subject"/>
    <w:basedOn w:val="CommentText"/>
    <w:next w:val="CommentText"/>
    <w:semiHidden/>
    <w:rsid w:val="000D5A4F"/>
    <w:rPr>
      <w:b/>
      <w:bCs/>
    </w:rPr>
  </w:style>
  <w:style w:type="character" w:customStyle="1" w:styleId="Heading1Char">
    <w:name w:val="Heading 1 Char"/>
    <w:link w:val="Heading1"/>
    <w:rsid w:val="000D5A4F"/>
    <w:rPr>
      <w:rFonts w:ascii="Arial" w:hAnsi="Arial" w:cs="Arial"/>
      <w:sz w:val="36"/>
      <w:szCs w:val="36"/>
      <w:lang w:val="en-GB"/>
    </w:rPr>
  </w:style>
  <w:style w:type="paragraph" w:customStyle="1" w:styleId="B1">
    <w:name w:val="B1"/>
    <w:basedOn w:val="List"/>
    <w:rsid w:val="000D5A4F"/>
    <w:pPr>
      <w:spacing w:after="180"/>
      <w:jc w:val="left"/>
    </w:pPr>
    <w:rPr>
      <w:lang w:eastAsia="en-US"/>
    </w:rPr>
  </w:style>
  <w:style w:type="paragraph" w:customStyle="1" w:styleId="B2">
    <w:name w:val="B2"/>
    <w:basedOn w:val="List2"/>
    <w:rsid w:val="000D5A4F"/>
    <w:pPr>
      <w:spacing w:after="180"/>
      <w:jc w:val="left"/>
    </w:pPr>
    <w:rPr>
      <w:lang w:eastAsia="en-US"/>
    </w:rPr>
  </w:style>
  <w:style w:type="paragraph" w:customStyle="1" w:styleId="B3">
    <w:name w:val="B3"/>
    <w:basedOn w:val="List3"/>
    <w:rsid w:val="000D5A4F"/>
    <w:pPr>
      <w:spacing w:after="180"/>
      <w:jc w:val="left"/>
    </w:pPr>
    <w:rPr>
      <w:lang w:eastAsia="en-US"/>
    </w:rPr>
  </w:style>
  <w:style w:type="paragraph" w:customStyle="1" w:styleId="B4">
    <w:name w:val="B4"/>
    <w:basedOn w:val="List4"/>
    <w:rsid w:val="000D5A4F"/>
    <w:pPr>
      <w:spacing w:after="180"/>
      <w:jc w:val="left"/>
    </w:pPr>
    <w:rPr>
      <w:lang w:eastAsia="en-US"/>
    </w:rPr>
  </w:style>
  <w:style w:type="paragraph" w:customStyle="1" w:styleId="Proposal">
    <w:name w:val="Proposal"/>
    <w:basedOn w:val="Normal"/>
    <w:rsid w:val="000D5A4F"/>
    <w:pPr>
      <w:numPr>
        <w:numId w:val="3"/>
      </w:numPr>
      <w:tabs>
        <w:tab w:val="clear" w:pos="1304"/>
        <w:tab w:val="left" w:pos="1701"/>
      </w:tabs>
      <w:ind w:left="1701" w:hanging="1701"/>
    </w:pPr>
    <w:rPr>
      <w:b/>
      <w:bCs/>
    </w:rPr>
  </w:style>
  <w:style w:type="character" w:customStyle="1" w:styleId="BodyTextChar">
    <w:name w:val="Body Text Char"/>
    <w:link w:val="BodyText"/>
    <w:rsid w:val="000D5A4F"/>
    <w:rPr>
      <w:rFonts w:ascii="Arial" w:hAnsi="Arial"/>
      <w:lang w:val="en-GB"/>
    </w:rPr>
  </w:style>
  <w:style w:type="paragraph" w:customStyle="1" w:styleId="B5">
    <w:name w:val="B5"/>
    <w:basedOn w:val="List5"/>
    <w:rsid w:val="000D5A4F"/>
    <w:pPr>
      <w:spacing w:after="180"/>
      <w:jc w:val="left"/>
    </w:pPr>
    <w:rPr>
      <w:lang w:eastAsia="en-US"/>
    </w:rPr>
  </w:style>
  <w:style w:type="paragraph" w:customStyle="1" w:styleId="EX">
    <w:name w:val="EX"/>
    <w:basedOn w:val="Normal"/>
    <w:rsid w:val="000D5A4F"/>
    <w:pPr>
      <w:keepLines/>
      <w:spacing w:after="180"/>
      <w:ind w:left="1702" w:hanging="1418"/>
      <w:jc w:val="left"/>
    </w:pPr>
    <w:rPr>
      <w:lang w:eastAsia="en-US"/>
    </w:rPr>
  </w:style>
  <w:style w:type="paragraph" w:customStyle="1" w:styleId="EW">
    <w:name w:val="EW"/>
    <w:basedOn w:val="EX"/>
    <w:rsid w:val="000D5A4F"/>
    <w:pPr>
      <w:spacing w:after="0"/>
    </w:pPr>
  </w:style>
  <w:style w:type="paragraph" w:customStyle="1" w:styleId="TAL">
    <w:name w:val="TAL"/>
    <w:basedOn w:val="Normal"/>
    <w:rsid w:val="000D5A4F"/>
    <w:pPr>
      <w:keepNext/>
      <w:keepLines/>
      <w:spacing w:after="0"/>
      <w:jc w:val="left"/>
    </w:pPr>
    <w:rPr>
      <w:sz w:val="18"/>
      <w:lang w:eastAsia="en-US"/>
    </w:rPr>
  </w:style>
  <w:style w:type="paragraph" w:customStyle="1" w:styleId="TAC">
    <w:name w:val="TAC"/>
    <w:basedOn w:val="TAL"/>
    <w:rsid w:val="000D5A4F"/>
    <w:pPr>
      <w:jc w:val="center"/>
    </w:pPr>
  </w:style>
  <w:style w:type="paragraph" w:customStyle="1" w:styleId="TAH">
    <w:name w:val="TAH"/>
    <w:basedOn w:val="TAC"/>
    <w:rsid w:val="000D5A4F"/>
    <w:rPr>
      <w:b/>
    </w:rPr>
  </w:style>
  <w:style w:type="paragraph" w:customStyle="1" w:styleId="TAN">
    <w:name w:val="TAN"/>
    <w:basedOn w:val="TAL"/>
    <w:rsid w:val="000D5A4F"/>
    <w:pPr>
      <w:ind w:left="851" w:hanging="851"/>
    </w:pPr>
  </w:style>
  <w:style w:type="paragraph" w:customStyle="1" w:styleId="TAR">
    <w:name w:val="TAR"/>
    <w:basedOn w:val="TAL"/>
    <w:rsid w:val="000D5A4F"/>
    <w:pPr>
      <w:jc w:val="right"/>
    </w:pPr>
  </w:style>
  <w:style w:type="paragraph" w:customStyle="1" w:styleId="TH">
    <w:name w:val="TH"/>
    <w:basedOn w:val="Normal"/>
    <w:rsid w:val="000D5A4F"/>
    <w:pPr>
      <w:keepNext/>
      <w:keepLines/>
      <w:spacing w:before="60" w:after="180"/>
      <w:jc w:val="center"/>
    </w:pPr>
    <w:rPr>
      <w:b/>
      <w:lang w:eastAsia="en-US"/>
    </w:rPr>
  </w:style>
  <w:style w:type="paragraph" w:customStyle="1" w:styleId="TF">
    <w:name w:val="TF"/>
    <w:basedOn w:val="TH"/>
    <w:rsid w:val="000D5A4F"/>
    <w:pPr>
      <w:keepNext w:val="0"/>
      <w:spacing w:before="0" w:after="240"/>
    </w:pPr>
  </w:style>
  <w:style w:type="paragraph" w:customStyle="1" w:styleId="TT">
    <w:name w:val="TT"/>
    <w:basedOn w:val="Heading1"/>
    <w:next w:val="Normal"/>
    <w:rsid w:val="000D5A4F"/>
    <w:pPr>
      <w:numPr>
        <w:numId w:val="0"/>
      </w:numPr>
      <w:ind w:left="1134" w:hanging="1134"/>
      <w:outlineLvl w:val="9"/>
    </w:pPr>
    <w:rPr>
      <w:rFonts w:cs="Times New Roman"/>
      <w:szCs w:val="20"/>
      <w:lang w:eastAsia="en-US"/>
    </w:rPr>
  </w:style>
  <w:style w:type="paragraph" w:customStyle="1" w:styleId="ZA">
    <w:name w:val="ZA"/>
    <w:rsid w:val="000D5A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5A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5A4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D5A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D5A4F"/>
  </w:style>
  <w:style w:type="paragraph" w:customStyle="1" w:styleId="ZH">
    <w:name w:val="ZH"/>
    <w:rsid w:val="000D5A4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D5A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D5A4F"/>
    <w:pPr>
      <w:framePr w:hRule="auto" w:wrap="notBeside" w:y="852"/>
    </w:pPr>
    <w:rPr>
      <w:i w:val="0"/>
      <w:sz w:val="40"/>
    </w:rPr>
  </w:style>
  <w:style w:type="paragraph" w:customStyle="1" w:styleId="ZU">
    <w:name w:val="ZU"/>
    <w:rsid w:val="000D5A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5A4F"/>
    <w:pPr>
      <w:framePr w:wrap="notBeside" w:y="16161"/>
    </w:pPr>
  </w:style>
  <w:style w:type="paragraph" w:customStyle="1" w:styleId="FP">
    <w:name w:val="FP"/>
    <w:basedOn w:val="Normal"/>
    <w:rsid w:val="000D5A4F"/>
    <w:pPr>
      <w:spacing w:after="0"/>
      <w:jc w:val="left"/>
    </w:pPr>
    <w:rPr>
      <w:lang w:eastAsia="en-US"/>
    </w:rPr>
  </w:style>
  <w:style w:type="paragraph" w:customStyle="1" w:styleId="Observation">
    <w:name w:val="Observation"/>
    <w:basedOn w:val="Proposal"/>
    <w:qFormat/>
    <w:rsid w:val="000D5A4F"/>
    <w:pPr>
      <w:numPr>
        <w:numId w:val="13"/>
      </w:numPr>
      <w:ind w:left="1701" w:hanging="1701"/>
    </w:pPr>
  </w:style>
  <w:style w:type="paragraph" w:styleId="TableofFigures">
    <w:name w:val="table of figures"/>
    <w:basedOn w:val="Normal"/>
    <w:next w:val="Normal"/>
    <w:uiPriority w:val="99"/>
    <w:rsid w:val="000D5A4F"/>
    <w:pPr>
      <w:ind w:left="1418" w:hanging="1418"/>
      <w:jc w:val="left"/>
    </w:pPr>
    <w:rPr>
      <w:b/>
    </w:rPr>
  </w:style>
  <w:style w:type="paragraph" w:customStyle="1" w:styleId="CRCoverPage">
    <w:name w:val="CR Cover Page"/>
    <w:rsid w:val="000D5A4F"/>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5NUHHDQN7SK2-1-112275</_dlc_DocId>
    <TaxCatchAll xmlns="08b2df90-05d3-4030-90d4-c9feeb4a1cd9">
      <Value>10</Value>
      <Value>9</Value>
      <Value>8</Value>
      <Value>3</Value>
      <Value>1</Value>
    </TaxCatchAll>
    <_dlc_DocIdUrl xmlns="08b2df90-05d3-4030-90d4-c9feeb4a1cd9">
      <Url>https://ericoll.internal.ericsson.com/sites/STAR/_layouts/DocIdRedir.aspx?ID=5NUHHDQN7SK2-1-112275</Url>
      <Description>5NUHHDQN7SK2-1-112275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D1DA83EA-3967-41E3-AD83-C3DA42AE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15</TotalTime>
  <Pages>5</Pages>
  <Words>1716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3</cp:revision>
  <cp:lastPrinted>2008-01-31T06:09:00Z</cp:lastPrinted>
  <dcterms:created xsi:type="dcterms:W3CDTF">2017-03-24T22:46:00Z</dcterms:created>
  <dcterms:modified xsi:type="dcterms:W3CDTF">2017-03-24T23:00:00Z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13a02042-9468-46f2-8577-047d64631efb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